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80C47" w14:textId="77777777" w:rsidR="007A4817" w:rsidRDefault="007A4817" w:rsidP="007A4817">
      <w:pPr>
        <w:pStyle w:val="BodyText"/>
        <w:spacing w:before="0"/>
        <w:rPr>
          <w:color w:val="03306C"/>
        </w:rPr>
      </w:pPr>
    </w:p>
    <w:p w14:paraId="1B8BE459" w14:textId="3AAA35CD" w:rsidR="007A4817" w:rsidRPr="007A4817" w:rsidRDefault="00D84B62" w:rsidP="007A4817">
      <w:pPr>
        <w:pStyle w:val="BodyText"/>
        <w:spacing w:before="0"/>
        <w:rPr>
          <w:sz w:val="18"/>
          <w:szCs w:val="24"/>
        </w:rPr>
      </w:pPr>
      <w:r>
        <w:rPr>
          <w:color w:val="03306C"/>
          <w:sz w:val="18"/>
          <w:szCs w:val="24"/>
        </w:rPr>
        <w:t>Technical Bulletin</w:t>
      </w:r>
      <w:r w:rsidR="00962ACF">
        <w:rPr>
          <w:color w:val="03306C"/>
          <w:sz w:val="18"/>
          <w:szCs w:val="24"/>
        </w:rPr>
        <w:t xml:space="preserve"> B</w:t>
      </w:r>
      <w:r>
        <w:rPr>
          <w:color w:val="03306C"/>
          <w:sz w:val="18"/>
          <w:szCs w:val="24"/>
        </w:rPr>
        <w:t>TM</w:t>
      </w:r>
      <w:r w:rsidR="00962ACF">
        <w:rPr>
          <w:color w:val="03306C"/>
          <w:sz w:val="18"/>
          <w:szCs w:val="24"/>
        </w:rPr>
        <w:t>-</w:t>
      </w:r>
      <w:r>
        <w:rPr>
          <w:color w:val="03306C"/>
          <w:sz w:val="18"/>
          <w:szCs w:val="24"/>
        </w:rPr>
        <w:t>TB</w:t>
      </w:r>
      <w:r w:rsidR="00962ACF">
        <w:rPr>
          <w:color w:val="03306C"/>
          <w:sz w:val="18"/>
          <w:szCs w:val="24"/>
        </w:rPr>
        <w:t>-00</w:t>
      </w:r>
      <w:r w:rsidR="00331822">
        <w:rPr>
          <w:color w:val="03306C"/>
          <w:sz w:val="18"/>
          <w:szCs w:val="24"/>
        </w:rPr>
        <w:t>2</w:t>
      </w:r>
    </w:p>
    <w:p w14:paraId="60C3FB07" w14:textId="4E24B0CB" w:rsidR="007A4817" w:rsidRPr="007A4817" w:rsidRDefault="00A14530" w:rsidP="007A4817">
      <w:pPr>
        <w:pStyle w:val="BodyText"/>
        <w:spacing w:before="101"/>
        <w:rPr>
          <w:color w:val="001F5F"/>
          <w:sz w:val="18"/>
          <w:szCs w:val="24"/>
        </w:rPr>
      </w:pPr>
      <w:r>
        <w:rPr>
          <w:color w:val="001F5F"/>
          <w:sz w:val="18"/>
          <w:szCs w:val="24"/>
        </w:rPr>
        <w:t>July</w:t>
      </w:r>
      <w:r w:rsidR="007A4817" w:rsidRPr="007A4817">
        <w:rPr>
          <w:color w:val="001F5F"/>
          <w:sz w:val="18"/>
          <w:szCs w:val="24"/>
        </w:rPr>
        <w:t xml:space="preserve"> </w:t>
      </w:r>
      <w:r>
        <w:rPr>
          <w:color w:val="001F5F"/>
          <w:sz w:val="18"/>
          <w:szCs w:val="24"/>
        </w:rPr>
        <w:t>1</w:t>
      </w:r>
      <w:r w:rsidR="00F92815">
        <w:rPr>
          <w:color w:val="001F5F"/>
          <w:sz w:val="18"/>
          <w:szCs w:val="24"/>
        </w:rPr>
        <w:t>5</w:t>
      </w:r>
      <w:r w:rsidR="00EB0791">
        <w:rPr>
          <w:color w:val="001F5F"/>
          <w:sz w:val="18"/>
          <w:szCs w:val="24"/>
        </w:rPr>
        <w:t>st</w:t>
      </w:r>
      <w:r w:rsidR="007A4817" w:rsidRPr="007A4817">
        <w:rPr>
          <w:color w:val="001F5F"/>
          <w:sz w:val="18"/>
          <w:szCs w:val="24"/>
        </w:rPr>
        <w:t>, 2022</w:t>
      </w:r>
    </w:p>
    <w:p w14:paraId="59822D6F" w14:textId="77777777" w:rsidR="007A4817" w:rsidRPr="00975215" w:rsidRDefault="007A4817" w:rsidP="007A4817">
      <w:pPr>
        <w:pStyle w:val="BodyText"/>
        <w:spacing w:before="7"/>
        <w:rPr>
          <w:sz w:val="24"/>
          <w:szCs w:val="16"/>
        </w:rPr>
      </w:pPr>
    </w:p>
    <w:p w14:paraId="7215D8C2" w14:textId="4DF35FA8" w:rsidR="007A4817" w:rsidRPr="000F020D" w:rsidRDefault="00D84B62" w:rsidP="007A4817">
      <w:pPr>
        <w:pStyle w:val="HeadlineH2-BQ"/>
        <w:jc w:val="center"/>
        <w:rPr>
          <w:lang w:val="en-GB"/>
        </w:rPr>
      </w:pPr>
      <w:r w:rsidRPr="000F020D">
        <w:rPr>
          <w:lang w:val="en-GB"/>
        </w:rPr>
        <w:t xml:space="preserve">BOX TERMINAL MULTI </w:t>
      </w:r>
      <w:r w:rsidR="001911F9" w:rsidRPr="000F020D">
        <w:rPr>
          <w:lang w:val="en-GB"/>
        </w:rPr>
        <w:t>Software Update</w:t>
      </w:r>
    </w:p>
    <w:p w14:paraId="2348C4B8" w14:textId="72BA7A6C" w:rsidR="00D13ED9" w:rsidRPr="007A4817" w:rsidRDefault="00DB05AB" w:rsidP="00F30EBE">
      <w:pPr>
        <w:pStyle w:val="BodyText"/>
        <w:ind w:right="-28"/>
        <w:jc w:val="both"/>
        <w:rPr>
          <w:rStyle w:val="fontstyle01"/>
          <w:b w:val="0"/>
          <w:bCs/>
          <w:color w:val="002060"/>
        </w:rPr>
      </w:pPr>
      <w:r w:rsidRPr="00DB05AB">
        <w:rPr>
          <w:rStyle w:val="fontstyle01"/>
          <w:b w:val="0"/>
          <w:bCs/>
          <w:color w:val="002060"/>
        </w:rPr>
        <w:t xml:space="preserve">This </w:t>
      </w:r>
      <w:r w:rsidR="009076C4">
        <w:rPr>
          <w:rStyle w:val="fontstyle01"/>
          <w:b w:val="0"/>
          <w:bCs/>
          <w:color w:val="002060"/>
        </w:rPr>
        <w:t xml:space="preserve">document </w:t>
      </w:r>
      <w:r w:rsidR="00A14530">
        <w:rPr>
          <w:rStyle w:val="fontstyle01"/>
          <w:b w:val="0"/>
          <w:bCs/>
          <w:color w:val="002060"/>
        </w:rPr>
        <w:t>explains</w:t>
      </w:r>
      <w:r w:rsidR="009076C4">
        <w:rPr>
          <w:rStyle w:val="fontstyle01"/>
          <w:b w:val="0"/>
          <w:bCs/>
          <w:color w:val="002060"/>
        </w:rPr>
        <w:t xml:space="preserve"> the procedure to install </w:t>
      </w:r>
      <w:r w:rsidR="00A14530">
        <w:rPr>
          <w:rStyle w:val="fontstyle01"/>
          <w:b w:val="0"/>
          <w:bCs/>
          <w:color w:val="002060"/>
        </w:rPr>
        <w:t>the DDL and Software 1.9.2022.5</w:t>
      </w:r>
      <w:r w:rsidR="009076C4">
        <w:rPr>
          <w:rStyle w:val="fontstyle01"/>
          <w:b w:val="0"/>
          <w:bCs/>
          <w:color w:val="002060"/>
        </w:rPr>
        <w:t xml:space="preserve"> on a Box Terminal Multi</w:t>
      </w:r>
      <w:r w:rsidR="005C75A1">
        <w:rPr>
          <w:rStyle w:val="fontstyle01"/>
          <w:b w:val="0"/>
          <w:bCs/>
          <w:color w:val="002060"/>
        </w:rPr>
        <w:t xml:space="preserve"> with the aim to </w:t>
      </w:r>
      <w:r w:rsidR="00A14530">
        <w:rPr>
          <w:rStyle w:val="fontstyle01"/>
          <w:b w:val="0"/>
          <w:bCs/>
          <w:color w:val="002060"/>
        </w:rPr>
        <w:t>upgrade the Software and enhance the video-traces sync and stability of device</w:t>
      </w:r>
      <w:r w:rsidR="00913366">
        <w:rPr>
          <w:rStyle w:val="fontstyle01"/>
          <w:b w:val="0"/>
          <w:bCs/>
          <w:color w:val="002060"/>
        </w:rPr>
        <w:t>.</w:t>
      </w:r>
      <w:r w:rsidR="007A4817" w:rsidRPr="007A4817">
        <w:rPr>
          <w:rStyle w:val="fontstyle01"/>
          <w:b w:val="0"/>
          <w:bCs/>
          <w:color w:val="002060"/>
        </w:rPr>
        <w:t xml:space="preserve"> </w:t>
      </w:r>
      <w:r w:rsidR="00D13ED9">
        <w:rPr>
          <w:rStyle w:val="fontstyle01"/>
          <w:b w:val="0"/>
          <w:bCs/>
          <w:color w:val="002060"/>
        </w:rPr>
        <w:t xml:space="preserve">Moreover, </w:t>
      </w:r>
      <w:r w:rsidR="00F30EBE">
        <w:rPr>
          <w:rStyle w:val="fontstyle01"/>
          <w:b w:val="0"/>
          <w:bCs/>
          <w:color w:val="002060"/>
        </w:rPr>
        <w:t>this installation adds a watchdog service which continuously monitors the software and turns the Box Terminal Multi application on in case of any crash.</w:t>
      </w:r>
    </w:p>
    <w:p w14:paraId="10E2C7C1" w14:textId="77777777" w:rsidR="007A4817" w:rsidRPr="007A4817" w:rsidRDefault="007A4817" w:rsidP="00F30EBE">
      <w:pPr>
        <w:pStyle w:val="BodyText"/>
        <w:spacing w:before="4"/>
        <w:jc w:val="both"/>
        <w:rPr>
          <w:b w:val="0"/>
          <w:bCs/>
          <w:color w:val="002060"/>
          <w:sz w:val="28"/>
        </w:rPr>
      </w:pPr>
    </w:p>
    <w:p w14:paraId="6715FEE4" w14:textId="77777777" w:rsidR="007A4817" w:rsidRPr="007237CA" w:rsidRDefault="007A4817" w:rsidP="007A4817">
      <w:pPr>
        <w:pStyle w:val="BodyText"/>
        <w:spacing w:before="4"/>
        <w:rPr>
          <w:color w:val="002060"/>
          <w:sz w:val="28"/>
        </w:rPr>
      </w:pPr>
    </w:p>
    <w:p w14:paraId="0101E905" w14:textId="785E73DF" w:rsidR="007A4817" w:rsidRDefault="007A4817" w:rsidP="007A4817">
      <w:pPr>
        <w:pStyle w:val="Subheadline-BQ"/>
        <w:jc w:val="center"/>
        <w:rPr>
          <w:sz w:val="28"/>
          <w:szCs w:val="28"/>
          <w:lang w:val="en-GB"/>
        </w:rPr>
      </w:pPr>
      <w:r w:rsidRPr="007A4817">
        <w:rPr>
          <w:sz w:val="28"/>
          <w:szCs w:val="28"/>
          <w:lang w:val="en-GB"/>
        </w:rPr>
        <w:t>In</w:t>
      </w:r>
      <w:r w:rsidR="002A6CEF">
        <w:rPr>
          <w:sz w:val="28"/>
          <w:szCs w:val="28"/>
          <w:lang w:val="en-GB"/>
        </w:rPr>
        <w:t>stallation</w:t>
      </w:r>
    </w:p>
    <w:p w14:paraId="67691766" w14:textId="77777777" w:rsidR="007A4817" w:rsidRPr="007A4817" w:rsidRDefault="007A4817" w:rsidP="007A4817">
      <w:pPr>
        <w:pStyle w:val="Subheadline-BQ"/>
        <w:rPr>
          <w:sz w:val="28"/>
          <w:szCs w:val="28"/>
          <w:lang w:val="en-GB"/>
        </w:rPr>
      </w:pPr>
    </w:p>
    <w:p w14:paraId="773C20F2" w14:textId="67F8B819" w:rsidR="00E000F7" w:rsidRPr="00E000F7" w:rsidRDefault="00E000F7" w:rsidP="007852EA">
      <w:pPr>
        <w:pStyle w:val="BodyText"/>
        <w:spacing w:before="172" w:line="276" w:lineRule="auto"/>
        <w:ind w:left="115" w:right="1172"/>
        <w:jc w:val="both"/>
        <w:rPr>
          <w:color w:val="002060"/>
          <w:sz w:val="22"/>
        </w:rPr>
      </w:pPr>
      <w:r w:rsidRPr="00E000F7">
        <w:rPr>
          <w:color w:val="002060"/>
          <w:sz w:val="22"/>
        </w:rPr>
        <w:t xml:space="preserve">Follow the instructions below to </w:t>
      </w:r>
      <w:r w:rsidRPr="00E000F7">
        <w:rPr>
          <w:bCs/>
          <w:color w:val="002060"/>
          <w:sz w:val="22"/>
        </w:rPr>
        <w:t xml:space="preserve">install </w:t>
      </w:r>
      <w:r w:rsidR="00331822">
        <w:rPr>
          <w:bCs/>
          <w:color w:val="002060"/>
          <w:sz w:val="22"/>
        </w:rPr>
        <w:t>the sw 1.9.2022.5 on the Box Terminal</w:t>
      </w:r>
      <w:r w:rsidR="007852EA">
        <w:rPr>
          <w:bCs/>
          <w:color w:val="002060"/>
          <w:sz w:val="22"/>
        </w:rPr>
        <w:t xml:space="preserve"> </w:t>
      </w:r>
      <w:r w:rsidR="00331822">
        <w:rPr>
          <w:bCs/>
          <w:color w:val="002060"/>
          <w:sz w:val="22"/>
        </w:rPr>
        <w:t>Multi</w:t>
      </w:r>
      <w:r w:rsidRPr="00E000F7">
        <w:rPr>
          <w:color w:val="002060"/>
          <w:sz w:val="22"/>
        </w:rPr>
        <w:t>:</w:t>
      </w:r>
    </w:p>
    <w:p w14:paraId="44C7F0A9" w14:textId="15DC2161" w:rsidR="009B07E9" w:rsidRDefault="00F6149C" w:rsidP="00E000F7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>
        <w:rPr>
          <w:b w:val="0"/>
          <w:bCs/>
          <w:color w:val="002060"/>
          <w:sz w:val="22"/>
        </w:rPr>
        <w:t>Copy “</w:t>
      </w:r>
      <w:r w:rsidR="0084555F">
        <w:rPr>
          <w:b w:val="0"/>
          <w:bCs/>
          <w:color w:val="002060"/>
          <w:sz w:val="22"/>
        </w:rPr>
        <w:t xml:space="preserve">BTM </w:t>
      </w:r>
      <w:r w:rsidR="00A14530">
        <w:rPr>
          <w:b w:val="0"/>
          <w:bCs/>
          <w:color w:val="002060"/>
          <w:sz w:val="22"/>
        </w:rPr>
        <w:t xml:space="preserve">– </w:t>
      </w:r>
      <w:r w:rsidR="000F020D">
        <w:rPr>
          <w:b w:val="0"/>
          <w:bCs/>
          <w:color w:val="002060"/>
          <w:sz w:val="22"/>
        </w:rPr>
        <w:t>sw 1.9.2022.5</w:t>
      </w:r>
      <w:r>
        <w:rPr>
          <w:b w:val="0"/>
          <w:bCs/>
          <w:color w:val="002060"/>
          <w:sz w:val="22"/>
        </w:rPr>
        <w:t>”</w:t>
      </w:r>
      <w:r w:rsidR="000F020D">
        <w:rPr>
          <w:b w:val="0"/>
          <w:bCs/>
          <w:color w:val="002060"/>
          <w:sz w:val="22"/>
        </w:rPr>
        <w:t xml:space="preserve"> folder</w:t>
      </w:r>
      <w:r w:rsidR="009B07E9">
        <w:rPr>
          <w:b w:val="0"/>
          <w:bCs/>
          <w:color w:val="002060"/>
          <w:sz w:val="22"/>
        </w:rPr>
        <w:t xml:space="preserve"> locally</w:t>
      </w:r>
    </w:p>
    <w:p w14:paraId="3B3985A3" w14:textId="77777777" w:rsidR="009B07E9" w:rsidRDefault="009B07E9" w:rsidP="00E000F7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>
        <w:rPr>
          <w:b w:val="0"/>
          <w:bCs/>
          <w:color w:val="002060"/>
          <w:sz w:val="22"/>
        </w:rPr>
        <w:t>Extract the folder content</w:t>
      </w:r>
    </w:p>
    <w:p w14:paraId="0B14B140" w14:textId="214615D1" w:rsidR="007F20C3" w:rsidRPr="007F20C3" w:rsidRDefault="007F20C3" w:rsidP="00E000F7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 w:rsidRPr="007F20C3">
        <w:rPr>
          <w:b w:val="0"/>
          <w:bCs/>
          <w:color w:val="002060"/>
          <w:sz w:val="22"/>
        </w:rPr>
        <w:t>Press Windows+R to open “Run” box. Type “cmd” and then click “OK” to open a Command Prompt</w:t>
      </w:r>
    </w:p>
    <w:p w14:paraId="07E91816" w14:textId="241837B8" w:rsidR="005654E5" w:rsidRDefault="00586881" w:rsidP="005654E5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>
        <w:rPr>
          <w:b w:val="0"/>
          <w:bCs/>
          <w:color w:val="002060"/>
          <w:sz w:val="22"/>
        </w:rPr>
        <w:t xml:space="preserve">Use “cd” to change directory and move </w:t>
      </w:r>
      <w:r w:rsidR="00A0744A">
        <w:rPr>
          <w:b w:val="0"/>
          <w:bCs/>
          <w:color w:val="002060"/>
          <w:sz w:val="22"/>
        </w:rPr>
        <w:t>inside</w:t>
      </w:r>
      <w:r>
        <w:rPr>
          <w:b w:val="0"/>
          <w:bCs/>
          <w:color w:val="002060"/>
          <w:sz w:val="22"/>
        </w:rPr>
        <w:t xml:space="preserve"> the</w:t>
      </w:r>
      <w:r w:rsidR="0033381E">
        <w:rPr>
          <w:b w:val="0"/>
          <w:bCs/>
          <w:color w:val="002060"/>
          <w:sz w:val="22"/>
        </w:rPr>
        <w:t xml:space="preserve"> </w:t>
      </w:r>
      <w:r>
        <w:rPr>
          <w:b w:val="0"/>
          <w:bCs/>
          <w:color w:val="002060"/>
          <w:sz w:val="22"/>
        </w:rPr>
        <w:t>“</w:t>
      </w:r>
      <w:r w:rsidR="000F020D">
        <w:rPr>
          <w:b w:val="0"/>
          <w:bCs/>
          <w:color w:val="002060"/>
          <w:sz w:val="22"/>
        </w:rPr>
        <w:t>BTM – sw 1.9.2022.5</w:t>
      </w:r>
      <w:r>
        <w:rPr>
          <w:b w:val="0"/>
          <w:bCs/>
          <w:color w:val="002060"/>
          <w:sz w:val="22"/>
        </w:rPr>
        <w:t>”</w:t>
      </w:r>
      <w:r w:rsidR="00A0744A">
        <w:rPr>
          <w:b w:val="0"/>
          <w:bCs/>
          <w:color w:val="002060"/>
          <w:sz w:val="22"/>
        </w:rPr>
        <w:t xml:space="preserve"> directory</w:t>
      </w:r>
    </w:p>
    <w:p w14:paraId="1AF9D814" w14:textId="57BBA031" w:rsidR="008F4916" w:rsidRDefault="005654E5" w:rsidP="005654E5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 w:rsidRPr="005654E5">
        <w:rPr>
          <w:b w:val="0"/>
          <w:bCs/>
          <w:color w:val="002060"/>
          <w:sz w:val="22"/>
        </w:rPr>
        <w:t>Type</w:t>
      </w:r>
      <w:r>
        <w:rPr>
          <w:b w:val="0"/>
          <w:bCs/>
          <w:color w:val="002060"/>
          <w:sz w:val="22"/>
        </w:rPr>
        <w:t>: “</w:t>
      </w:r>
      <w:r w:rsidRPr="005654E5">
        <w:rPr>
          <w:b w:val="0"/>
          <w:bCs/>
          <w:color w:val="002060"/>
          <w:sz w:val="22"/>
        </w:rPr>
        <w:t>micromedSenderToBTM</w:t>
      </w:r>
      <w:r w:rsidR="00331822">
        <w:rPr>
          <w:b w:val="0"/>
          <w:bCs/>
          <w:color w:val="002060"/>
          <w:sz w:val="22"/>
        </w:rPr>
        <w:t>.bat</w:t>
      </w:r>
      <w:r w:rsidRPr="005654E5">
        <w:rPr>
          <w:b w:val="0"/>
          <w:bCs/>
          <w:color w:val="002060"/>
          <w:sz w:val="22"/>
        </w:rPr>
        <w:t xml:space="preserve"> </w:t>
      </w:r>
      <w:r>
        <w:rPr>
          <w:b w:val="0"/>
          <w:bCs/>
          <w:color w:val="002060"/>
          <w:sz w:val="22"/>
        </w:rPr>
        <w:t>&lt;</w:t>
      </w:r>
      <w:r w:rsidRPr="005654E5">
        <w:rPr>
          <w:b w:val="0"/>
          <w:bCs/>
          <w:color w:val="002060"/>
          <w:sz w:val="22"/>
        </w:rPr>
        <w:t>ipaddress</w:t>
      </w:r>
      <w:r>
        <w:rPr>
          <w:b w:val="0"/>
          <w:bCs/>
          <w:color w:val="002060"/>
          <w:sz w:val="22"/>
        </w:rPr>
        <w:t>&gt;”</w:t>
      </w:r>
      <w:r w:rsidR="00586881" w:rsidRPr="005654E5">
        <w:rPr>
          <w:b w:val="0"/>
          <w:bCs/>
          <w:color w:val="002060"/>
          <w:sz w:val="22"/>
        </w:rPr>
        <w:t xml:space="preserve"> </w:t>
      </w:r>
      <w:r>
        <w:rPr>
          <w:b w:val="0"/>
          <w:bCs/>
          <w:color w:val="002060"/>
          <w:sz w:val="22"/>
        </w:rPr>
        <w:t xml:space="preserve">where </w:t>
      </w:r>
      <w:r w:rsidR="008F4916">
        <w:rPr>
          <w:b w:val="0"/>
          <w:bCs/>
          <w:color w:val="002060"/>
          <w:sz w:val="22"/>
        </w:rPr>
        <w:t xml:space="preserve">&lt;ipaddress&gt; </w:t>
      </w:r>
      <w:r w:rsidR="00586881" w:rsidRPr="005654E5">
        <w:rPr>
          <w:b w:val="0"/>
          <w:bCs/>
          <w:color w:val="002060"/>
          <w:sz w:val="22"/>
        </w:rPr>
        <w:t xml:space="preserve">is </w:t>
      </w:r>
      <w:r w:rsidR="008F4916">
        <w:rPr>
          <w:b w:val="0"/>
          <w:bCs/>
          <w:color w:val="002060"/>
          <w:sz w:val="22"/>
        </w:rPr>
        <w:t>the Box Terminal Multi IP address you want to update (e.g. “</w:t>
      </w:r>
      <w:r w:rsidR="008F4916" w:rsidRPr="008F4916">
        <w:rPr>
          <w:b w:val="0"/>
          <w:bCs/>
          <w:color w:val="auto"/>
          <w:sz w:val="22"/>
        </w:rPr>
        <w:t>micromedSenderToBTM 10.1.2.128</w:t>
      </w:r>
      <w:r w:rsidR="008F4916">
        <w:rPr>
          <w:b w:val="0"/>
          <w:bCs/>
          <w:color w:val="002060"/>
          <w:sz w:val="22"/>
        </w:rPr>
        <w:t>”)</w:t>
      </w:r>
    </w:p>
    <w:p w14:paraId="46CCA459" w14:textId="2DDCD420" w:rsidR="00331822" w:rsidRDefault="00331822" w:rsidP="00331822">
      <w:pPr>
        <w:pStyle w:val="BodyText"/>
        <w:ind w:left="833"/>
        <w:jc w:val="both"/>
        <w:rPr>
          <w:b w:val="0"/>
          <w:bCs/>
          <w:color w:val="002060"/>
          <w:sz w:val="22"/>
        </w:rPr>
      </w:pPr>
      <w:r w:rsidRPr="00331822">
        <w:rPr>
          <w:b w:val="0"/>
          <w:bCs/>
          <w:noProof/>
          <w:color w:val="002060"/>
          <w:sz w:val="22"/>
        </w:rPr>
        <w:drawing>
          <wp:inline distT="0" distB="0" distL="0" distR="0" wp14:anchorId="0BC28F3E" wp14:editId="72E4A051">
            <wp:extent cx="5623824" cy="29416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7233" cy="294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B293D" w14:textId="2EDEBA96" w:rsidR="008F4916" w:rsidRDefault="008F4916" w:rsidP="005654E5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>
        <w:rPr>
          <w:b w:val="0"/>
          <w:bCs/>
          <w:color w:val="002060"/>
          <w:sz w:val="22"/>
        </w:rPr>
        <w:t>Press ENTER</w:t>
      </w:r>
    </w:p>
    <w:p w14:paraId="300EE804" w14:textId="77777777" w:rsidR="00FA7AF0" w:rsidRDefault="00331822" w:rsidP="005654E5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>
        <w:rPr>
          <w:b w:val="0"/>
          <w:bCs/>
          <w:color w:val="002060"/>
          <w:sz w:val="22"/>
        </w:rPr>
        <w:t>At the end of the installation, the Box Terminal Multi reboots automatically</w:t>
      </w:r>
      <w:r w:rsidR="00962217">
        <w:rPr>
          <w:b w:val="0"/>
          <w:bCs/>
          <w:color w:val="002060"/>
          <w:sz w:val="22"/>
        </w:rPr>
        <w:t>.</w:t>
      </w:r>
    </w:p>
    <w:p w14:paraId="31A8E06A" w14:textId="46E7A2DE" w:rsidR="00331822" w:rsidRDefault="00962217" w:rsidP="005654E5">
      <w:pPr>
        <w:pStyle w:val="BodyText"/>
        <w:numPr>
          <w:ilvl w:val="0"/>
          <w:numId w:val="30"/>
        </w:numPr>
        <w:jc w:val="both"/>
        <w:rPr>
          <w:b w:val="0"/>
          <w:bCs/>
          <w:color w:val="002060"/>
          <w:sz w:val="22"/>
        </w:rPr>
      </w:pPr>
      <w:r>
        <w:rPr>
          <w:b w:val="0"/>
          <w:bCs/>
          <w:color w:val="002060"/>
          <w:sz w:val="22"/>
        </w:rPr>
        <w:t>After the reboot, check the software version: after pressing the four corners of the Box Terminal Multi display, the software version will appear at the top right corner</w:t>
      </w:r>
    </w:p>
    <w:p w14:paraId="41F5AE7C" w14:textId="77777777" w:rsidR="006C1173" w:rsidRPr="005461A4" w:rsidRDefault="006C1173" w:rsidP="00AE4B59">
      <w:pPr>
        <w:widowControl/>
        <w:adjustRightInd w:val="0"/>
        <w:spacing w:line="276" w:lineRule="auto"/>
        <w:rPr>
          <w:color w:val="002060"/>
        </w:rPr>
      </w:pPr>
    </w:p>
    <w:sectPr w:rsidR="006C1173" w:rsidRPr="005461A4" w:rsidSect="007852E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/>
      <w:pgMar w:top="1701" w:right="1137" w:bottom="1440" w:left="1077" w:header="0" w:footer="13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1CFC7" w14:textId="77777777" w:rsidR="007E5E65" w:rsidRDefault="007E5E65" w:rsidP="00673C9F">
      <w:r>
        <w:separator/>
      </w:r>
    </w:p>
  </w:endnote>
  <w:endnote w:type="continuationSeparator" w:id="0">
    <w:p w14:paraId="61EFAFEC" w14:textId="77777777" w:rsidR="007E5E65" w:rsidRDefault="007E5E65" w:rsidP="00673C9F">
      <w:r>
        <w:continuationSeparator/>
      </w:r>
    </w:p>
  </w:endnote>
  <w:endnote w:type="continuationNotice" w:id="1">
    <w:p w14:paraId="12E8A4E4" w14:textId="77777777" w:rsidR="007E5E65" w:rsidRDefault="007E5E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charset w:val="00"/>
    <w:family w:val="roman"/>
    <w:pitch w:val="default"/>
  </w:font>
  <w:font w:name="Arial-Bold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93287" w14:textId="77777777" w:rsidR="00443B55" w:rsidRDefault="00443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D7995" w14:textId="77777777" w:rsidR="00217B8B" w:rsidRPr="00673C9F" w:rsidRDefault="00537450" w:rsidP="00673C9F">
    <w:pPr>
      <w:pStyle w:val="BodyText"/>
    </w:pPr>
    <w:r w:rsidRPr="00537450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9" behindDoc="1" locked="0" layoutInCell="1" allowOverlap="1" wp14:anchorId="58A20D01" wp14:editId="5BD9C69D">
              <wp:simplePos x="0" y="0"/>
              <wp:positionH relativeFrom="margin">
                <wp:posOffset>-293370</wp:posOffset>
              </wp:positionH>
              <wp:positionV relativeFrom="bottomMargin">
                <wp:posOffset>224790</wp:posOffset>
              </wp:positionV>
              <wp:extent cx="2962275" cy="220980"/>
              <wp:effectExtent l="0" t="0" r="9525" b="762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2275" cy="22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61A10F" w14:textId="29F9A1AD" w:rsidR="00537450" w:rsidRPr="00974689" w:rsidRDefault="00034F64" w:rsidP="00537450">
                          <w:pPr>
                            <w:rPr>
                              <w:sz w:val="18"/>
                              <w:szCs w:val="18"/>
                              <w:lang w:val="de-DE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de-DE"/>
                            </w:rPr>
                            <w:t>BQS</w:t>
                          </w:r>
                          <w:r w:rsidR="00537450">
                            <w:rPr>
                              <w:sz w:val="18"/>
                              <w:szCs w:val="18"/>
                              <w:lang w:val="de-DE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  <w:lang w:val="de-DE"/>
                            </w:rPr>
                            <w:t>RN</w:t>
                          </w:r>
                          <w:r w:rsidR="00537450">
                            <w:rPr>
                              <w:sz w:val="18"/>
                              <w:szCs w:val="18"/>
                              <w:lang w:val="de-DE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  <w:lang w:val="de-DE"/>
                            </w:rPr>
                            <w:t>006</w:t>
                          </w:r>
                          <w:r w:rsidR="00537450">
                            <w:rPr>
                              <w:sz w:val="18"/>
                              <w:szCs w:val="18"/>
                              <w:lang w:val="de-DE"/>
                            </w:rPr>
                            <w:t>, Rev.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20D0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23.1pt;margin-top:17.7pt;width:233.25pt;height:17.4pt;z-index:-25165823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" filled="f" stroked="f">
              <v:textbox inset="0,0,0,0">
                <w:txbxContent>
                  <w:p w14:paraId="1861A10F" w14:textId="29F9A1AD" w:rsidR="00537450" w:rsidRPr="00974689" w:rsidRDefault="00034F64" w:rsidP="00537450">
                    <w:pPr>
                      <w:rPr>
                        <w:sz w:val="18"/>
                        <w:szCs w:val="18"/>
                        <w:lang w:val="de-DE"/>
                      </w:rPr>
                    </w:pPr>
                    <w:r>
                      <w:rPr>
                        <w:sz w:val="18"/>
                        <w:szCs w:val="18"/>
                        <w:lang w:val="de-DE"/>
                      </w:rPr>
                      <w:t>BQS</w:t>
                    </w:r>
                    <w:r w:rsidR="00537450">
                      <w:rPr>
                        <w:sz w:val="18"/>
                        <w:szCs w:val="18"/>
                        <w:lang w:val="de-DE"/>
                      </w:rPr>
                      <w:t>-</w:t>
                    </w:r>
                    <w:r>
                      <w:rPr>
                        <w:sz w:val="18"/>
                        <w:szCs w:val="18"/>
                        <w:lang w:val="de-DE"/>
                      </w:rPr>
                      <w:t>RN</w:t>
                    </w:r>
                    <w:r w:rsidR="00537450">
                      <w:rPr>
                        <w:sz w:val="18"/>
                        <w:szCs w:val="18"/>
                        <w:lang w:val="de-DE"/>
                      </w:rPr>
                      <w:t>-</w:t>
                    </w:r>
                    <w:r>
                      <w:rPr>
                        <w:sz w:val="18"/>
                        <w:szCs w:val="18"/>
                        <w:lang w:val="de-DE"/>
                      </w:rPr>
                      <w:t>006</w:t>
                    </w:r>
                    <w:r w:rsidR="00537450">
                      <w:rPr>
                        <w:sz w:val="18"/>
                        <w:szCs w:val="18"/>
                        <w:lang w:val="de-DE"/>
                      </w:rPr>
                      <w:t>, Rev. 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537450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4CA55A6A" wp14:editId="7E8A6521">
              <wp:simplePos x="0" y="0"/>
              <wp:positionH relativeFrom="column">
                <wp:posOffset>4930433</wp:posOffset>
              </wp:positionH>
              <wp:positionV relativeFrom="paragraph">
                <wp:posOffset>173990</wp:posOffset>
              </wp:positionV>
              <wp:extent cx="1663700" cy="271780"/>
              <wp:effectExtent l="0" t="0" r="0" b="0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271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53A5AA" w14:textId="77777777" w:rsidR="00537450" w:rsidRPr="00974689" w:rsidRDefault="00537450" w:rsidP="00537450">
                          <w:pPr>
                            <w:jc w:val="right"/>
                            <w:rPr>
                              <w:color w:val="03326C"/>
                              <w:sz w:val="36"/>
                              <w:szCs w:val="32"/>
                            </w:rPr>
                          </w:pP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3146F">
                            <w:rPr>
                              <w:noProof/>
                              <w:color w:val="03326C"/>
                              <w:sz w:val="18"/>
                              <w:szCs w:val="18"/>
                            </w:rPr>
                            <w:t>4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end"/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t xml:space="preserve"> / 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3146F">
                            <w:rPr>
                              <w:noProof/>
                              <w:color w:val="03326C"/>
                              <w:sz w:val="18"/>
                              <w:szCs w:val="18"/>
                            </w:rPr>
                            <w:t>4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A55A6A" id="Textfeld 2" o:spid="_x0000_s1027" type="#_x0000_t202" style="position:absolute;margin-left:388.2pt;margin-top:13.7pt;width:131pt;height:21.4pt;z-index:25165825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" filled="f" stroked="f" strokeweight=".5pt">
              <v:textbox>
                <w:txbxContent>
                  <w:p w14:paraId="7F53A5AA" w14:textId="77777777" w:rsidR="00537450" w:rsidRPr="00974689" w:rsidRDefault="00537450" w:rsidP="00537450">
                    <w:pPr>
                      <w:jc w:val="right"/>
                      <w:rPr>
                        <w:color w:val="03326C"/>
                        <w:sz w:val="36"/>
                        <w:szCs w:val="32"/>
                      </w:rPr>
                    </w:pPr>
                    <w:r w:rsidRPr="00974689">
                      <w:rPr>
                        <w:color w:val="03326C"/>
                        <w:sz w:val="18"/>
                        <w:szCs w:val="18"/>
                      </w:rPr>
                      <w:t xml:space="preserve">Page 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begin"/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separate"/>
                    </w:r>
                    <w:r w:rsidR="00D3146F">
                      <w:rPr>
                        <w:noProof/>
                        <w:color w:val="03326C"/>
                        <w:sz w:val="18"/>
                        <w:szCs w:val="18"/>
                      </w:rPr>
                      <w:t>4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end"/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t xml:space="preserve"> / 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begin"/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separate"/>
                    </w:r>
                    <w:r w:rsidR="00D3146F">
                      <w:rPr>
                        <w:noProof/>
                        <w:color w:val="03326C"/>
                        <w:sz w:val="18"/>
                        <w:szCs w:val="18"/>
                      </w:rPr>
                      <w:t>4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60BFD" w:rsidRPr="00060BFD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1E568DEA" wp14:editId="798F0546">
              <wp:simplePos x="0" y="0"/>
              <wp:positionH relativeFrom="page">
                <wp:posOffset>-3810</wp:posOffset>
              </wp:positionH>
              <wp:positionV relativeFrom="page">
                <wp:posOffset>10246360</wp:posOffset>
              </wp:positionV>
              <wp:extent cx="7559040" cy="162560"/>
              <wp:effectExtent l="0" t="0" r="10160" b="2540"/>
              <wp:wrapNone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04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40D7E8" w14:textId="77777777" w:rsidR="00060BFD" w:rsidRPr="009A0ED4" w:rsidRDefault="00060BFD" w:rsidP="00060BF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</w:pP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Micromed Group | Located in ITA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USA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DEU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FRA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BEL | www.micromedgroup.com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568DEA" id="Text Box 2" o:spid="_x0000_s1028" type="#_x0000_t202" style="position:absolute;margin-left:-.3pt;margin-top:806.8pt;width:595.2pt;height:12.8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" filled="f" stroked="f">
              <v:textbox inset="0,0,0,0">
                <w:txbxContent>
                  <w:p w14:paraId="7F40D7E8" w14:textId="77777777" w:rsidR="00060BFD" w:rsidRPr="009A0ED4" w:rsidRDefault="00060BFD" w:rsidP="00060BFD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</w:pP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Micromed Group | Located in ITA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USA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DEU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FRA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BEL | www.micromedgroup.com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60BFD" w:rsidRPr="00060BFD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7ECA4244" wp14:editId="305D2403">
              <wp:simplePos x="0" y="0"/>
              <wp:positionH relativeFrom="page">
                <wp:posOffset>-4168</wp:posOffset>
              </wp:positionH>
              <wp:positionV relativeFrom="page">
                <wp:posOffset>10409806</wp:posOffset>
              </wp:positionV>
              <wp:extent cx="7559040" cy="300185"/>
              <wp:effectExtent l="0" t="0" r="10160" b="5080"/>
              <wp:wrapNone/>
              <wp:docPr id="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040" cy="30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CEF9E" w14:textId="77777777" w:rsidR="00060BFD" w:rsidRPr="00060BFD" w:rsidRDefault="00060BFD" w:rsidP="00060BFD">
                          <w:pPr>
                            <w:jc w:val="center"/>
                            <w:rPr>
                              <w:sz w:val="16"/>
                              <w:szCs w:val="16"/>
                              <w:lang w:val="it-IT"/>
                            </w:rPr>
                          </w:pP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 xml:space="preserve">Micromed S.p.A. </w:t>
                          </w:r>
                          <w:r w:rsidRPr="00060BFD">
                            <w:rPr>
                              <w:b/>
                              <w:sz w:val="16"/>
                              <w:szCs w:val="16"/>
                              <w:lang w:val="it-IT"/>
                            </w:rPr>
                            <w:t xml:space="preserve">I </w:t>
                          </w: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 xml:space="preserve">Via Giotto 2 </w:t>
                          </w:r>
                          <w:r w:rsidRPr="00060BFD">
                            <w:rPr>
                              <w:b/>
                              <w:sz w:val="16"/>
                              <w:szCs w:val="16"/>
                              <w:lang w:val="it-IT"/>
                            </w:rPr>
                            <w:t xml:space="preserve">I </w:t>
                          </w: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 xml:space="preserve">31021 Mogliano Veneto (TV) </w:t>
                          </w:r>
                          <w:r w:rsidRPr="00060BFD">
                            <w:rPr>
                              <w:b/>
                              <w:sz w:val="16"/>
                              <w:szCs w:val="16"/>
                              <w:lang w:val="it-IT"/>
                            </w:rPr>
                            <w:t xml:space="preserve">I </w:t>
                          </w: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>ITALY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CA4244" id="Text Box 1" o:spid="_x0000_s1029" type="#_x0000_t202" style="position:absolute;margin-left:-.35pt;margin-top:819.65pt;width:595.2pt;height:23.6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" filled="f" stroked="f">
              <v:textbox inset="0,0,0,0">
                <w:txbxContent>
                  <w:p w14:paraId="467CEF9E" w14:textId="77777777" w:rsidR="00060BFD" w:rsidRPr="00060BFD" w:rsidRDefault="00060BFD" w:rsidP="00060BFD">
                    <w:pPr>
                      <w:jc w:val="center"/>
                      <w:rPr>
                        <w:sz w:val="16"/>
                        <w:szCs w:val="16"/>
                        <w:lang w:val="it-IT"/>
                      </w:rPr>
                    </w:pPr>
                    <w:r w:rsidRPr="00060BFD">
                      <w:rPr>
                        <w:sz w:val="16"/>
                        <w:szCs w:val="16"/>
                        <w:lang w:val="it-IT"/>
                      </w:rPr>
                      <w:t xml:space="preserve">Micromed S.p.A. </w:t>
                    </w:r>
                    <w:r w:rsidRPr="00060BFD">
                      <w:rPr>
                        <w:b/>
                        <w:sz w:val="16"/>
                        <w:szCs w:val="16"/>
                        <w:lang w:val="it-IT"/>
                      </w:rPr>
                      <w:t xml:space="preserve">I </w:t>
                    </w:r>
                    <w:r w:rsidRPr="00060BFD">
                      <w:rPr>
                        <w:sz w:val="16"/>
                        <w:szCs w:val="16"/>
                        <w:lang w:val="it-IT"/>
                      </w:rPr>
                      <w:t xml:space="preserve">Via Giotto 2 </w:t>
                    </w:r>
                    <w:r w:rsidRPr="00060BFD">
                      <w:rPr>
                        <w:b/>
                        <w:sz w:val="16"/>
                        <w:szCs w:val="16"/>
                        <w:lang w:val="it-IT"/>
                      </w:rPr>
                      <w:t xml:space="preserve">I </w:t>
                    </w:r>
                    <w:r w:rsidRPr="00060BFD">
                      <w:rPr>
                        <w:sz w:val="16"/>
                        <w:szCs w:val="16"/>
                        <w:lang w:val="it-IT"/>
                      </w:rPr>
                      <w:t xml:space="preserve">31021 Mogliano Veneto (TV) </w:t>
                    </w:r>
                    <w:r w:rsidRPr="00060BFD">
                      <w:rPr>
                        <w:b/>
                        <w:sz w:val="16"/>
                        <w:szCs w:val="16"/>
                        <w:lang w:val="it-IT"/>
                      </w:rPr>
                      <w:t xml:space="preserve">I </w:t>
                    </w:r>
                    <w:r w:rsidRPr="00060BFD">
                      <w:rPr>
                        <w:sz w:val="16"/>
                        <w:szCs w:val="16"/>
                        <w:lang w:val="it-IT"/>
                      </w:rPr>
                      <w:t>ITALY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A610" w14:textId="77777777" w:rsidR="00302AF9" w:rsidRDefault="00537450">
    <w:pPr>
      <w:pStyle w:val="Footer"/>
    </w:pPr>
    <w:r w:rsidRPr="00537450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24D74274" wp14:editId="711D32E8">
              <wp:simplePos x="0" y="0"/>
              <wp:positionH relativeFrom="margin">
                <wp:posOffset>-281940</wp:posOffset>
              </wp:positionH>
              <wp:positionV relativeFrom="bottomMargin">
                <wp:posOffset>179705</wp:posOffset>
              </wp:positionV>
              <wp:extent cx="2962275" cy="220980"/>
              <wp:effectExtent l="0" t="0" r="9525" b="7620"/>
              <wp:wrapNone/>
              <wp:docPr id="1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2275" cy="22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D1F7BF" w14:textId="7BAD4653" w:rsidR="00537450" w:rsidRPr="00974689" w:rsidRDefault="00534EA8" w:rsidP="00537450">
                          <w:pPr>
                            <w:rPr>
                              <w:sz w:val="18"/>
                              <w:szCs w:val="18"/>
                              <w:lang w:val="de-DE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de-DE"/>
                            </w:rPr>
                            <w:t>B</w:t>
                          </w:r>
                          <w:r w:rsidR="001C7E99">
                            <w:rPr>
                              <w:sz w:val="18"/>
                              <w:szCs w:val="18"/>
                              <w:lang w:val="de-DE"/>
                            </w:rPr>
                            <w:t>TM</w:t>
                          </w:r>
                          <w:r w:rsidR="00537450">
                            <w:rPr>
                              <w:sz w:val="18"/>
                              <w:szCs w:val="18"/>
                              <w:lang w:val="de-DE"/>
                            </w:rPr>
                            <w:t>-</w:t>
                          </w:r>
                          <w:r w:rsidR="001C7E99">
                            <w:rPr>
                              <w:sz w:val="18"/>
                              <w:szCs w:val="18"/>
                              <w:lang w:val="de-DE"/>
                            </w:rPr>
                            <w:t>TB</w:t>
                          </w:r>
                          <w:r w:rsidR="00537450">
                            <w:rPr>
                              <w:sz w:val="18"/>
                              <w:szCs w:val="18"/>
                              <w:lang w:val="de-DE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  <w:lang w:val="de-DE"/>
                            </w:rPr>
                            <w:t>00</w:t>
                          </w:r>
                          <w:r w:rsidR="00443B55">
                            <w:rPr>
                              <w:sz w:val="18"/>
                              <w:szCs w:val="18"/>
                              <w:lang w:val="de-DE"/>
                            </w:rPr>
                            <w:t>2</w:t>
                          </w:r>
                          <w:r w:rsidR="00537450">
                            <w:rPr>
                              <w:sz w:val="18"/>
                              <w:szCs w:val="18"/>
                              <w:lang w:val="de-DE"/>
                            </w:rPr>
                            <w:t>, Rev.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D7427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-22.2pt;margin-top:14.15pt;width:233.25pt;height:17.4pt;z-index:-2516582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" filled="f" stroked="f">
              <v:textbox inset="0,0,0,0">
                <w:txbxContent>
                  <w:p w14:paraId="6DD1F7BF" w14:textId="7BAD4653" w:rsidR="00537450" w:rsidRPr="00974689" w:rsidRDefault="00534EA8" w:rsidP="00537450">
                    <w:pPr>
                      <w:rPr>
                        <w:sz w:val="18"/>
                        <w:szCs w:val="18"/>
                        <w:lang w:val="de-DE"/>
                      </w:rPr>
                    </w:pPr>
                    <w:r>
                      <w:rPr>
                        <w:sz w:val="18"/>
                        <w:szCs w:val="18"/>
                        <w:lang w:val="de-DE"/>
                      </w:rPr>
                      <w:t>B</w:t>
                    </w:r>
                    <w:r w:rsidR="001C7E99">
                      <w:rPr>
                        <w:sz w:val="18"/>
                        <w:szCs w:val="18"/>
                        <w:lang w:val="de-DE"/>
                      </w:rPr>
                      <w:t>TM</w:t>
                    </w:r>
                    <w:r w:rsidR="00537450">
                      <w:rPr>
                        <w:sz w:val="18"/>
                        <w:szCs w:val="18"/>
                        <w:lang w:val="de-DE"/>
                      </w:rPr>
                      <w:t>-</w:t>
                    </w:r>
                    <w:r w:rsidR="001C7E99">
                      <w:rPr>
                        <w:sz w:val="18"/>
                        <w:szCs w:val="18"/>
                        <w:lang w:val="de-DE"/>
                      </w:rPr>
                      <w:t>TB</w:t>
                    </w:r>
                    <w:r w:rsidR="00537450">
                      <w:rPr>
                        <w:sz w:val="18"/>
                        <w:szCs w:val="18"/>
                        <w:lang w:val="de-DE"/>
                      </w:rPr>
                      <w:t>-</w:t>
                    </w:r>
                    <w:r>
                      <w:rPr>
                        <w:sz w:val="18"/>
                        <w:szCs w:val="18"/>
                        <w:lang w:val="de-DE"/>
                      </w:rPr>
                      <w:t>00</w:t>
                    </w:r>
                    <w:r w:rsidR="00443B55">
                      <w:rPr>
                        <w:sz w:val="18"/>
                        <w:szCs w:val="18"/>
                        <w:lang w:val="de-DE"/>
                      </w:rPr>
                      <w:t>2</w:t>
                    </w:r>
                    <w:r w:rsidR="00537450">
                      <w:rPr>
                        <w:sz w:val="18"/>
                        <w:szCs w:val="18"/>
                        <w:lang w:val="de-DE"/>
                      </w:rPr>
                      <w:t>, Rev. 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537450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0836D529" wp14:editId="3A9C4882">
              <wp:simplePos x="0" y="0"/>
              <wp:positionH relativeFrom="column">
                <wp:posOffset>4942156</wp:posOffset>
              </wp:positionH>
              <wp:positionV relativeFrom="paragraph">
                <wp:posOffset>128953</wp:posOffset>
              </wp:positionV>
              <wp:extent cx="1663700" cy="271780"/>
              <wp:effectExtent l="0" t="0" r="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271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AAA942" w14:textId="77777777" w:rsidR="00537450" w:rsidRPr="00974689" w:rsidRDefault="00537450" w:rsidP="00537450">
                          <w:pPr>
                            <w:jc w:val="right"/>
                            <w:rPr>
                              <w:color w:val="03326C"/>
                              <w:sz w:val="36"/>
                              <w:szCs w:val="32"/>
                            </w:rPr>
                          </w:pP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3146F">
                            <w:rPr>
                              <w:noProof/>
                              <w:color w:val="03326C"/>
                              <w:sz w:val="18"/>
                              <w:szCs w:val="18"/>
                            </w:rPr>
                            <w:t>1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end"/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t xml:space="preserve"> / 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3146F">
                            <w:rPr>
                              <w:noProof/>
                              <w:color w:val="03326C"/>
                              <w:sz w:val="18"/>
                              <w:szCs w:val="18"/>
                            </w:rPr>
                            <w:t>4</w:t>
                          </w:r>
                          <w:r w:rsidRPr="00974689">
                            <w:rPr>
                              <w:color w:val="03326C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36D529" id="Textfeld 10" o:spid="_x0000_s1032" type="#_x0000_t202" style="position:absolute;margin-left:389.15pt;margin-top:10.15pt;width:131pt;height:21.4pt;z-index:251658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" filled="f" stroked="f" strokeweight=".5pt">
              <v:textbox>
                <w:txbxContent>
                  <w:p w14:paraId="2CAAA942" w14:textId="77777777" w:rsidR="00537450" w:rsidRPr="00974689" w:rsidRDefault="00537450" w:rsidP="00537450">
                    <w:pPr>
                      <w:jc w:val="right"/>
                      <w:rPr>
                        <w:color w:val="03326C"/>
                        <w:sz w:val="36"/>
                        <w:szCs w:val="32"/>
                      </w:rPr>
                    </w:pPr>
                    <w:r w:rsidRPr="00974689">
                      <w:rPr>
                        <w:color w:val="03326C"/>
                        <w:sz w:val="18"/>
                        <w:szCs w:val="18"/>
                      </w:rPr>
                      <w:t xml:space="preserve">Page 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begin"/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separate"/>
                    </w:r>
                    <w:r w:rsidR="00D3146F">
                      <w:rPr>
                        <w:noProof/>
                        <w:color w:val="03326C"/>
                        <w:sz w:val="18"/>
                        <w:szCs w:val="18"/>
                      </w:rPr>
                      <w:t>1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end"/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t xml:space="preserve"> / 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begin"/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separate"/>
                    </w:r>
                    <w:r w:rsidR="00D3146F">
                      <w:rPr>
                        <w:noProof/>
                        <w:color w:val="03326C"/>
                        <w:sz w:val="18"/>
                        <w:szCs w:val="18"/>
                      </w:rPr>
                      <w:t>4</w:t>
                    </w:r>
                    <w:r w:rsidRPr="00974689">
                      <w:rPr>
                        <w:color w:val="03326C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60BFD" w:rsidRPr="00B56FE4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8966910" wp14:editId="5D494960">
              <wp:simplePos x="0" y="0"/>
              <wp:positionH relativeFrom="page">
                <wp:posOffset>9053</wp:posOffset>
              </wp:positionH>
              <wp:positionV relativeFrom="page">
                <wp:posOffset>10384325</wp:posOffset>
              </wp:positionV>
              <wp:extent cx="7559040" cy="300185"/>
              <wp:effectExtent l="0" t="0" r="10160" b="5080"/>
              <wp:wrapNone/>
              <wp:docPr id="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040" cy="30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71B23" w14:textId="77777777" w:rsidR="00B56FE4" w:rsidRPr="00060BFD" w:rsidRDefault="00B56FE4" w:rsidP="00060BFD">
                          <w:pPr>
                            <w:jc w:val="center"/>
                            <w:rPr>
                              <w:sz w:val="16"/>
                              <w:szCs w:val="16"/>
                              <w:lang w:val="it-IT"/>
                            </w:rPr>
                          </w:pP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 xml:space="preserve">Micromed S.p.A. </w:t>
                          </w:r>
                          <w:r w:rsidRPr="00060BFD">
                            <w:rPr>
                              <w:b/>
                              <w:sz w:val="16"/>
                              <w:szCs w:val="16"/>
                              <w:lang w:val="it-IT"/>
                            </w:rPr>
                            <w:t xml:space="preserve">I </w:t>
                          </w: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 xml:space="preserve">Via Giotto 2 </w:t>
                          </w:r>
                          <w:r w:rsidRPr="00060BFD">
                            <w:rPr>
                              <w:b/>
                              <w:sz w:val="16"/>
                              <w:szCs w:val="16"/>
                              <w:lang w:val="it-IT"/>
                            </w:rPr>
                            <w:t xml:space="preserve">I </w:t>
                          </w: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 xml:space="preserve">31021 Mogliano Veneto (TV) </w:t>
                          </w:r>
                          <w:r w:rsidRPr="00060BFD">
                            <w:rPr>
                              <w:b/>
                              <w:sz w:val="16"/>
                              <w:szCs w:val="16"/>
                              <w:lang w:val="it-IT"/>
                            </w:rPr>
                            <w:t xml:space="preserve">I </w:t>
                          </w:r>
                          <w:r w:rsidRPr="00060BFD">
                            <w:rPr>
                              <w:sz w:val="16"/>
                              <w:szCs w:val="16"/>
                              <w:lang w:val="it-IT"/>
                            </w:rPr>
                            <w:t>ITALY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966910" id="_x0000_s1033" type="#_x0000_t202" style="position:absolute;margin-left:.7pt;margin-top:817.65pt;width:595.2pt;height:23.6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" filled="f" stroked="f">
              <v:textbox inset="0,0,0,0">
                <w:txbxContent>
                  <w:p w14:paraId="7A771B23" w14:textId="77777777" w:rsidR="00B56FE4" w:rsidRPr="00060BFD" w:rsidRDefault="00B56FE4" w:rsidP="00060BFD">
                    <w:pPr>
                      <w:jc w:val="center"/>
                      <w:rPr>
                        <w:sz w:val="16"/>
                        <w:szCs w:val="16"/>
                        <w:lang w:val="it-IT"/>
                      </w:rPr>
                    </w:pPr>
                    <w:r w:rsidRPr="00060BFD">
                      <w:rPr>
                        <w:sz w:val="16"/>
                        <w:szCs w:val="16"/>
                        <w:lang w:val="it-IT"/>
                      </w:rPr>
                      <w:t xml:space="preserve">Micromed S.p.A. </w:t>
                    </w:r>
                    <w:r w:rsidRPr="00060BFD">
                      <w:rPr>
                        <w:b/>
                        <w:sz w:val="16"/>
                        <w:szCs w:val="16"/>
                        <w:lang w:val="it-IT"/>
                      </w:rPr>
                      <w:t xml:space="preserve">I </w:t>
                    </w:r>
                    <w:r w:rsidRPr="00060BFD">
                      <w:rPr>
                        <w:sz w:val="16"/>
                        <w:szCs w:val="16"/>
                        <w:lang w:val="it-IT"/>
                      </w:rPr>
                      <w:t xml:space="preserve">Via Giotto 2 </w:t>
                    </w:r>
                    <w:r w:rsidRPr="00060BFD">
                      <w:rPr>
                        <w:b/>
                        <w:sz w:val="16"/>
                        <w:szCs w:val="16"/>
                        <w:lang w:val="it-IT"/>
                      </w:rPr>
                      <w:t xml:space="preserve">I </w:t>
                    </w:r>
                    <w:r w:rsidRPr="00060BFD">
                      <w:rPr>
                        <w:sz w:val="16"/>
                        <w:szCs w:val="16"/>
                        <w:lang w:val="it-IT"/>
                      </w:rPr>
                      <w:t xml:space="preserve">31021 Mogliano Veneto (TV) </w:t>
                    </w:r>
                    <w:r w:rsidRPr="00060BFD">
                      <w:rPr>
                        <w:b/>
                        <w:sz w:val="16"/>
                        <w:szCs w:val="16"/>
                        <w:lang w:val="it-IT"/>
                      </w:rPr>
                      <w:t xml:space="preserve">I </w:t>
                    </w:r>
                    <w:r w:rsidRPr="00060BFD">
                      <w:rPr>
                        <w:sz w:val="16"/>
                        <w:szCs w:val="16"/>
                        <w:lang w:val="it-IT"/>
                      </w:rPr>
                      <w:t>ITALY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60BFD" w:rsidRPr="00B56FE4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F90DB6A" wp14:editId="533E4ECB">
              <wp:simplePos x="0" y="0"/>
              <wp:positionH relativeFrom="page">
                <wp:posOffset>9053</wp:posOffset>
              </wp:positionH>
              <wp:positionV relativeFrom="page">
                <wp:posOffset>10221361</wp:posOffset>
              </wp:positionV>
              <wp:extent cx="7559040" cy="162963"/>
              <wp:effectExtent l="0" t="0" r="10160" b="2540"/>
              <wp:wrapNone/>
              <wp:docPr id="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040" cy="1629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A2588" w14:textId="77777777" w:rsidR="00B56FE4" w:rsidRPr="009A0ED4" w:rsidRDefault="00B56FE4" w:rsidP="00B56FE4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</w:pP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Micromed Group | Located in ITA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USA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DEU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FRA </w:t>
                          </w:r>
                          <w:r w:rsidRPr="009A0ED4">
                            <w:rPr>
                              <w:rFonts w:ascii="MS Gothic" w:eastAsia="MS Gothic" w:hAnsi="MS Gothic" w:cs="MS Gothic" w:hint="eastAsia"/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‧</w:t>
                          </w:r>
                          <w:r w:rsidRPr="009A0ED4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 xml:space="preserve"> BEL | www.micromedgroup.com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90DB6A" id="_x0000_s1034" type="#_x0000_t202" style="position:absolute;margin-left:.7pt;margin-top:804.85pt;width:595.2pt;height:12.85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" filled="f" stroked="f">
              <v:textbox inset="0,0,0,0">
                <w:txbxContent>
                  <w:p w14:paraId="612A2588" w14:textId="77777777" w:rsidR="00B56FE4" w:rsidRPr="009A0ED4" w:rsidRDefault="00B56FE4" w:rsidP="00B56FE4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</w:pP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Micromed Group | Located in ITA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USA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DEU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FRA </w:t>
                    </w:r>
                    <w:r w:rsidRPr="009A0ED4">
                      <w:rPr>
                        <w:rFonts w:ascii="MS Gothic" w:eastAsia="MS Gothic" w:hAnsi="MS Gothic" w:cs="MS Gothic" w:hint="eastAsia"/>
                        <w:b/>
                        <w:bCs/>
                        <w:sz w:val="18"/>
                        <w:szCs w:val="18"/>
                        <w:lang w:val="it-IT"/>
                      </w:rPr>
                      <w:t>‧</w:t>
                    </w:r>
                    <w:r w:rsidRPr="009A0ED4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 xml:space="preserve"> BEL | www.micromedgroup.com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4B50" w14:textId="77777777" w:rsidR="007E5E65" w:rsidRDefault="007E5E65" w:rsidP="00673C9F">
      <w:r>
        <w:separator/>
      </w:r>
    </w:p>
  </w:footnote>
  <w:footnote w:type="continuationSeparator" w:id="0">
    <w:p w14:paraId="5FBA8FF5" w14:textId="77777777" w:rsidR="007E5E65" w:rsidRDefault="007E5E65" w:rsidP="00673C9F">
      <w:r>
        <w:continuationSeparator/>
      </w:r>
    </w:p>
  </w:footnote>
  <w:footnote w:type="continuationNotice" w:id="1">
    <w:p w14:paraId="71339DC1" w14:textId="77777777" w:rsidR="007E5E65" w:rsidRDefault="007E5E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107B" w14:textId="77777777" w:rsidR="00443B55" w:rsidRDefault="00443B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1BE51" w14:textId="77777777" w:rsidR="00204DA7" w:rsidRDefault="003132B8" w:rsidP="00673C9F">
    <w:pPr>
      <w:pStyle w:val="Header"/>
    </w:pPr>
    <w:r>
      <w:rPr>
        <w:noProof/>
        <w:lang w:val="it-IT" w:eastAsia="it-IT"/>
      </w:rPr>
      <w:drawing>
        <wp:anchor distT="0" distB="0" distL="114300" distR="114300" simplePos="0" relativeHeight="251658241" behindDoc="1" locked="0" layoutInCell="1" allowOverlap="1" wp14:anchorId="417C8BDC" wp14:editId="620E460B">
          <wp:simplePos x="0" y="0"/>
          <wp:positionH relativeFrom="column">
            <wp:posOffset>-683895</wp:posOffset>
          </wp:positionH>
          <wp:positionV relativeFrom="paragraph">
            <wp:posOffset>0</wp:posOffset>
          </wp:positionV>
          <wp:extent cx="7577750" cy="10710648"/>
          <wp:effectExtent l="0" t="0" r="4445" b="0"/>
          <wp:wrapNone/>
          <wp:docPr id="4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7" cy="107259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297D" w14:textId="77777777" w:rsidR="00302AF9" w:rsidRDefault="00125BE7">
    <w:pPr>
      <w:pStyle w:val="Header"/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03B63EE" wp14:editId="017556F7">
              <wp:simplePos x="0" y="0"/>
              <wp:positionH relativeFrom="column">
                <wp:posOffset>-149225</wp:posOffset>
              </wp:positionH>
              <wp:positionV relativeFrom="paragraph">
                <wp:posOffset>270673</wp:posOffset>
              </wp:positionV>
              <wp:extent cx="2752253" cy="379912"/>
              <wp:effectExtent l="0" t="0" r="3810" b="1270"/>
              <wp:wrapNone/>
              <wp:docPr id="26" name="Textfeld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752253" cy="3799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54C5D6" w14:textId="2A89F41B" w:rsidR="00125BE7" w:rsidRPr="00125BE7" w:rsidRDefault="00D84B62">
                          <w:pP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  <w:lang w:val="de-DE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  <w:lang w:val="de-DE"/>
                            </w:rPr>
                            <w:t>TECHNICAL BULLETIN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3B63EE" id="_x0000_t202" coordsize="21600,21600" o:spt="202" path="m,l,21600r21600,l21600,xe">
              <v:stroke joinstyle="miter"/>
              <v:path gradientshapeok="t" o:connecttype="rect"/>
            </v:shapetype>
            <v:shape id="Textfeld 26" o:spid="_x0000_s1030" type="#_x0000_t202" style="position:absolute;margin-left:-11.75pt;margin-top:21.3pt;width:216.7pt;height:29.9pt;z-index:25165824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" filled="f" stroked="f">
              <v:textbox inset="0,0,0,0">
                <w:txbxContent>
                  <w:p w14:paraId="4654C5D6" w14:textId="2A89F41B" w:rsidR="00125BE7" w:rsidRPr="00125BE7" w:rsidRDefault="00D84B62">
                    <w:pP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  <w:lang w:val="de-DE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  <w:lang w:val="de-DE"/>
                      </w:rPr>
                      <w:t>TECHNICAL BULLETIN</w:t>
                    </w:r>
                  </w:p>
                </w:txbxContent>
              </v:textbox>
            </v:shape>
          </w:pict>
        </mc:Fallback>
      </mc:AlternateContent>
    </w:r>
    <w:r w:rsidR="003132B8"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D95E95F" wp14:editId="4B26A6BB">
          <wp:simplePos x="0" y="0"/>
          <wp:positionH relativeFrom="column">
            <wp:posOffset>-675168</wp:posOffset>
          </wp:positionH>
          <wp:positionV relativeFrom="paragraph">
            <wp:posOffset>0</wp:posOffset>
          </wp:positionV>
          <wp:extent cx="7559643" cy="10685055"/>
          <wp:effectExtent l="0" t="0" r="0" b="0"/>
          <wp:wrapNone/>
          <wp:docPr id="5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3" cy="1068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24C33"/>
    <w:multiLevelType w:val="hybridMultilevel"/>
    <w:tmpl w:val="CA72032E"/>
    <w:lvl w:ilvl="0" w:tplc="F738D56A">
      <w:start w:val="15"/>
      <w:numFmt w:val="bullet"/>
      <w:lvlText w:val="-"/>
      <w:lvlJc w:val="left"/>
      <w:pPr>
        <w:ind w:left="6626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73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0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7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5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2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9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6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386" w:hanging="360"/>
      </w:pPr>
      <w:rPr>
        <w:rFonts w:ascii="Wingdings" w:hAnsi="Wingdings" w:hint="default"/>
      </w:rPr>
    </w:lvl>
  </w:abstractNum>
  <w:abstractNum w:abstractNumId="1" w15:restartNumberingAfterBreak="0">
    <w:nsid w:val="09C74F5C"/>
    <w:multiLevelType w:val="hybridMultilevel"/>
    <w:tmpl w:val="83CE1FD4"/>
    <w:lvl w:ilvl="0" w:tplc="C450D4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0E614E53"/>
    <w:multiLevelType w:val="hybridMultilevel"/>
    <w:tmpl w:val="0F687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21DED"/>
    <w:multiLevelType w:val="hybridMultilevel"/>
    <w:tmpl w:val="99BE7EFE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A80539B"/>
    <w:multiLevelType w:val="hybridMultilevel"/>
    <w:tmpl w:val="95C069B4"/>
    <w:lvl w:ilvl="0" w:tplc="C450D48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1B037747"/>
    <w:multiLevelType w:val="hybridMultilevel"/>
    <w:tmpl w:val="4B685D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525FD"/>
    <w:multiLevelType w:val="hybridMultilevel"/>
    <w:tmpl w:val="DD54A278"/>
    <w:lvl w:ilvl="0" w:tplc="625012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35AB7"/>
    <w:multiLevelType w:val="hybridMultilevel"/>
    <w:tmpl w:val="DF0EA96C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200C2E67"/>
    <w:multiLevelType w:val="hybridMultilevel"/>
    <w:tmpl w:val="B71E8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309B7"/>
    <w:multiLevelType w:val="hybridMultilevel"/>
    <w:tmpl w:val="78FE1090"/>
    <w:lvl w:ilvl="0" w:tplc="DA2E8E5A">
      <w:start w:val="1"/>
      <w:numFmt w:val="upperLetter"/>
      <w:lvlText w:val="%1.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2E6A5447"/>
    <w:multiLevelType w:val="hybridMultilevel"/>
    <w:tmpl w:val="99AA8E92"/>
    <w:lvl w:ilvl="0" w:tplc="1C146B0E">
      <w:start w:val="1500"/>
      <w:numFmt w:val="decimal"/>
      <w:lvlText w:val="%1"/>
      <w:lvlJc w:val="left"/>
      <w:pPr>
        <w:ind w:left="593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2F323E48"/>
    <w:multiLevelType w:val="hybridMultilevel"/>
    <w:tmpl w:val="DD54A278"/>
    <w:lvl w:ilvl="0" w:tplc="625012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666F2"/>
    <w:multiLevelType w:val="hybridMultilevel"/>
    <w:tmpl w:val="6072901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3B8362D8"/>
    <w:multiLevelType w:val="hybridMultilevel"/>
    <w:tmpl w:val="6E70240A"/>
    <w:lvl w:ilvl="0" w:tplc="DA2E8E5A">
      <w:start w:val="1"/>
      <w:numFmt w:val="upperLetter"/>
      <w:lvlText w:val="%1."/>
      <w:lvlJc w:val="left"/>
      <w:pPr>
        <w:ind w:left="5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 w15:restartNumberingAfterBreak="0">
    <w:nsid w:val="3BCD62F7"/>
    <w:multiLevelType w:val="hybridMultilevel"/>
    <w:tmpl w:val="0790A0C8"/>
    <w:lvl w:ilvl="0" w:tplc="C450D48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3C6E7F49"/>
    <w:multiLevelType w:val="hybridMultilevel"/>
    <w:tmpl w:val="AD845252"/>
    <w:lvl w:ilvl="0" w:tplc="2510341E">
      <w:numFmt w:val="bullet"/>
      <w:lvlText w:val="-"/>
      <w:lvlJc w:val="left"/>
      <w:pPr>
        <w:ind w:left="473" w:hanging="360"/>
      </w:pPr>
      <w:rPr>
        <w:rFonts w:ascii="Arial" w:eastAsia="Arial" w:hAnsi="Arial" w:cs="Arial" w:hint="default"/>
      </w:rPr>
    </w:lvl>
    <w:lvl w:ilvl="1" w:tplc="04100003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6" w15:restartNumberingAfterBreak="0">
    <w:nsid w:val="3F5726EA"/>
    <w:multiLevelType w:val="hybridMultilevel"/>
    <w:tmpl w:val="0D4EB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B0A47"/>
    <w:multiLevelType w:val="hybridMultilevel"/>
    <w:tmpl w:val="E7D0D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02121"/>
    <w:multiLevelType w:val="hybridMultilevel"/>
    <w:tmpl w:val="59C8E400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8F0624B"/>
    <w:multiLevelType w:val="hybridMultilevel"/>
    <w:tmpl w:val="6AA0FE4E"/>
    <w:lvl w:ilvl="0" w:tplc="80E0B850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color w:val="001F5F"/>
        <w:w w:val="99"/>
        <w:sz w:val="22"/>
        <w:szCs w:val="22"/>
      </w:rPr>
    </w:lvl>
    <w:lvl w:ilvl="1" w:tplc="892E3DFE">
      <w:numFmt w:val="bullet"/>
      <w:lvlText w:val=""/>
      <w:lvlJc w:val="left"/>
      <w:pPr>
        <w:ind w:left="1183" w:hanging="360"/>
      </w:pPr>
      <w:rPr>
        <w:rFonts w:ascii="Symbol" w:eastAsia="Symbol" w:hAnsi="Symbol" w:cs="Symbol" w:hint="default"/>
        <w:color w:val="333333"/>
        <w:w w:val="99"/>
        <w:sz w:val="22"/>
        <w:szCs w:val="22"/>
      </w:rPr>
    </w:lvl>
    <w:lvl w:ilvl="2" w:tplc="ADE0F394">
      <w:numFmt w:val="bullet"/>
      <w:lvlText w:val="•"/>
      <w:lvlJc w:val="left"/>
      <w:pPr>
        <w:ind w:left="2085" w:hanging="360"/>
      </w:pPr>
      <w:rPr>
        <w:rFonts w:hint="default"/>
      </w:rPr>
    </w:lvl>
    <w:lvl w:ilvl="3" w:tplc="038A3164">
      <w:numFmt w:val="bullet"/>
      <w:lvlText w:val="•"/>
      <w:lvlJc w:val="left"/>
      <w:pPr>
        <w:ind w:left="2991" w:hanging="360"/>
      </w:pPr>
      <w:rPr>
        <w:rFonts w:hint="default"/>
      </w:rPr>
    </w:lvl>
    <w:lvl w:ilvl="4" w:tplc="23BE7532">
      <w:numFmt w:val="bullet"/>
      <w:lvlText w:val="•"/>
      <w:lvlJc w:val="left"/>
      <w:pPr>
        <w:ind w:left="3896" w:hanging="360"/>
      </w:pPr>
      <w:rPr>
        <w:rFonts w:hint="default"/>
      </w:rPr>
    </w:lvl>
    <w:lvl w:ilvl="5" w:tplc="606A2482">
      <w:numFmt w:val="bullet"/>
      <w:lvlText w:val="•"/>
      <w:lvlJc w:val="left"/>
      <w:pPr>
        <w:ind w:left="4802" w:hanging="360"/>
      </w:pPr>
      <w:rPr>
        <w:rFonts w:hint="default"/>
      </w:rPr>
    </w:lvl>
    <w:lvl w:ilvl="6" w:tplc="E81643EE">
      <w:numFmt w:val="bullet"/>
      <w:lvlText w:val="•"/>
      <w:lvlJc w:val="left"/>
      <w:pPr>
        <w:ind w:left="5707" w:hanging="360"/>
      </w:pPr>
      <w:rPr>
        <w:rFonts w:hint="default"/>
      </w:rPr>
    </w:lvl>
    <w:lvl w:ilvl="7" w:tplc="913C0CE8">
      <w:numFmt w:val="bullet"/>
      <w:lvlText w:val="•"/>
      <w:lvlJc w:val="left"/>
      <w:pPr>
        <w:ind w:left="6613" w:hanging="360"/>
      </w:pPr>
      <w:rPr>
        <w:rFonts w:hint="default"/>
      </w:rPr>
    </w:lvl>
    <w:lvl w:ilvl="8" w:tplc="88243034">
      <w:numFmt w:val="bullet"/>
      <w:lvlText w:val="•"/>
      <w:lvlJc w:val="left"/>
      <w:pPr>
        <w:ind w:left="7518" w:hanging="360"/>
      </w:pPr>
      <w:rPr>
        <w:rFonts w:hint="default"/>
      </w:rPr>
    </w:lvl>
  </w:abstractNum>
  <w:abstractNum w:abstractNumId="20" w15:restartNumberingAfterBreak="0">
    <w:nsid w:val="4C1162F6"/>
    <w:multiLevelType w:val="hybridMultilevel"/>
    <w:tmpl w:val="9440C0F4"/>
    <w:lvl w:ilvl="0" w:tplc="F738D56A">
      <w:start w:val="15"/>
      <w:numFmt w:val="bullet"/>
      <w:lvlText w:val="-"/>
      <w:lvlJc w:val="left"/>
      <w:pPr>
        <w:ind w:left="648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1" w15:restartNumberingAfterBreak="0">
    <w:nsid w:val="51277DEC"/>
    <w:multiLevelType w:val="hybridMultilevel"/>
    <w:tmpl w:val="371E0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33EB0"/>
    <w:multiLevelType w:val="hybridMultilevel"/>
    <w:tmpl w:val="4E48B840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5A954BBA"/>
    <w:multiLevelType w:val="hybridMultilevel"/>
    <w:tmpl w:val="D944C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F4454"/>
    <w:multiLevelType w:val="hybridMultilevel"/>
    <w:tmpl w:val="3760B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D592B"/>
    <w:multiLevelType w:val="hybridMultilevel"/>
    <w:tmpl w:val="333CE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A3A6B"/>
    <w:multiLevelType w:val="hybridMultilevel"/>
    <w:tmpl w:val="D8D603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F1121"/>
    <w:multiLevelType w:val="hybridMultilevel"/>
    <w:tmpl w:val="AE1C16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9734C"/>
    <w:multiLevelType w:val="hybridMultilevel"/>
    <w:tmpl w:val="D6E248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23A86"/>
    <w:multiLevelType w:val="hybridMultilevel"/>
    <w:tmpl w:val="E692205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700326497">
    <w:abstractNumId w:val="19"/>
  </w:num>
  <w:num w:numId="2" w16cid:durableId="1093472995">
    <w:abstractNumId w:val="6"/>
  </w:num>
  <w:num w:numId="3" w16cid:durableId="795950921">
    <w:abstractNumId w:val="11"/>
  </w:num>
  <w:num w:numId="4" w16cid:durableId="1488596142">
    <w:abstractNumId w:val="29"/>
  </w:num>
  <w:num w:numId="5" w16cid:durableId="378239687">
    <w:abstractNumId w:val="25"/>
  </w:num>
  <w:num w:numId="6" w16cid:durableId="704986717">
    <w:abstractNumId w:val="3"/>
  </w:num>
  <w:num w:numId="7" w16cid:durableId="2044943106">
    <w:abstractNumId w:val="7"/>
  </w:num>
  <w:num w:numId="8" w16cid:durableId="1584686505">
    <w:abstractNumId w:val="14"/>
  </w:num>
  <w:num w:numId="9" w16cid:durableId="243145877">
    <w:abstractNumId w:val="1"/>
  </w:num>
  <w:num w:numId="10" w16cid:durableId="1978219102">
    <w:abstractNumId w:val="0"/>
  </w:num>
  <w:num w:numId="11" w16cid:durableId="1283414170">
    <w:abstractNumId w:val="4"/>
  </w:num>
  <w:num w:numId="12" w16cid:durableId="1829320657">
    <w:abstractNumId w:val="20"/>
  </w:num>
  <w:num w:numId="13" w16cid:durableId="44302569">
    <w:abstractNumId w:val="9"/>
  </w:num>
  <w:num w:numId="14" w16cid:durableId="287977041">
    <w:abstractNumId w:val="13"/>
  </w:num>
  <w:num w:numId="15" w16cid:durableId="1926918548">
    <w:abstractNumId w:val="26"/>
  </w:num>
  <w:num w:numId="16" w16cid:durableId="1730882993">
    <w:abstractNumId w:val="21"/>
  </w:num>
  <w:num w:numId="17" w16cid:durableId="1709988059">
    <w:abstractNumId w:val="28"/>
  </w:num>
  <w:num w:numId="18" w16cid:durableId="1245840450">
    <w:abstractNumId w:val="10"/>
  </w:num>
  <w:num w:numId="19" w16cid:durableId="2036497758">
    <w:abstractNumId w:val="5"/>
  </w:num>
  <w:num w:numId="20" w16cid:durableId="737630448">
    <w:abstractNumId w:val="27"/>
  </w:num>
  <w:num w:numId="21" w16cid:durableId="29958813">
    <w:abstractNumId w:val="8"/>
  </w:num>
  <w:num w:numId="22" w16cid:durableId="97482563">
    <w:abstractNumId w:val="17"/>
  </w:num>
  <w:num w:numId="23" w16cid:durableId="903610555">
    <w:abstractNumId w:val="2"/>
  </w:num>
  <w:num w:numId="24" w16cid:durableId="1523586553">
    <w:abstractNumId w:val="23"/>
  </w:num>
  <w:num w:numId="25" w16cid:durableId="1487286904">
    <w:abstractNumId w:val="16"/>
  </w:num>
  <w:num w:numId="26" w16cid:durableId="2042507587">
    <w:abstractNumId w:val="15"/>
  </w:num>
  <w:num w:numId="27" w16cid:durableId="1175925572">
    <w:abstractNumId w:val="12"/>
  </w:num>
  <w:num w:numId="28" w16cid:durableId="1917130508">
    <w:abstractNumId w:val="24"/>
  </w:num>
  <w:num w:numId="29" w16cid:durableId="443158067">
    <w:abstractNumId w:val="18"/>
  </w:num>
  <w:num w:numId="30" w16cid:durableId="2506240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ED4"/>
    <w:rsid w:val="000023BA"/>
    <w:rsid w:val="00002763"/>
    <w:rsid w:val="00007D6E"/>
    <w:rsid w:val="00020B82"/>
    <w:rsid w:val="00021D52"/>
    <w:rsid w:val="00034F64"/>
    <w:rsid w:val="0003773D"/>
    <w:rsid w:val="00046F50"/>
    <w:rsid w:val="00054714"/>
    <w:rsid w:val="000551DD"/>
    <w:rsid w:val="000602D3"/>
    <w:rsid w:val="00060BFD"/>
    <w:rsid w:val="000634C8"/>
    <w:rsid w:val="0006718B"/>
    <w:rsid w:val="0009152A"/>
    <w:rsid w:val="00093C41"/>
    <w:rsid w:val="000A2C32"/>
    <w:rsid w:val="000A5BEA"/>
    <w:rsid w:val="000A78C3"/>
    <w:rsid w:val="000B7C10"/>
    <w:rsid w:val="000D1DCB"/>
    <w:rsid w:val="000D5E3B"/>
    <w:rsid w:val="000E1AB1"/>
    <w:rsid w:val="000F020D"/>
    <w:rsid w:val="000F300A"/>
    <w:rsid w:val="001000DE"/>
    <w:rsid w:val="001026F1"/>
    <w:rsid w:val="00111013"/>
    <w:rsid w:val="00114D81"/>
    <w:rsid w:val="001208E3"/>
    <w:rsid w:val="00125BE7"/>
    <w:rsid w:val="00131ABA"/>
    <w:rsid w:val="00132CAD"/>
    <w:rsid w:val="001349BE"/>
    <w:rsid w:val="00136313"/>
    <w:rsid w:val="0014101B"/>
    <w:rsid w:val="00141A6E"/>
    <w:rsid w:val="00142664"/>
    <w:rsid w:val="001467DE"/>
    <w:rsid w:val="00147A34"/>
    <w:rsid w:val="0015223D"/>
    <w:rsid w:val="00152C31"/>
    <w:rsid w:val="00156A35"/>
    <w:rsid w:val="00166BA8"/>
    <w:rsid w:val="00176975"/>
    <w:rsid w:val="0017753E"/>
    <w:rsid w:val="00180ECB"/>
    <w:rsid w:val="00183418"/>
    <w:rsid w:val="00190DF2"/>
    <w:rsid w:val="001911F9"/>
    <w:rsid w:val="0019384A"/>
    <w:rsid w:val="001942FE"/>
    <w:rsid w:val="001974CC"/>
    <w:rsid w:val="001A0C2D"/>
    <w:rsid w:val="001A1708"/>
    <w:rsid w:val="001A218C"/>
    <w:rsid w:val="001A66CB"/>
    <w:rsid w:val="001A7053"/>
    <w:rsid w:val="001B2FB4"/>
    <w:rsid w:val="001B6E04"/>
    <w:rsid w:val="001C2071"/>
    <w:rsid w:val="001C4A7A"/>
    <w:rsid w:val="001C60B1"/>
    <w:rsid w:val="001C7E99"/>
    <w:rsid w:val="001E6B6A"/>
    <w:rsid w:val="001F0D2C"/>
    <w:rsid w:val="001F6DFA"/>
    <w:rsid w:val="00203F3E"/>
    <w:rsid w:val="00204DA7"/>
    <w:rsid w:val="00204F7E"/>
    <w:rsid w:val="00206AA3"/>
    <w:rsid w:val="00206C94"/>
    <w:rsid w:val="002075E8"/>
    <w:rsid w:val="00214856"/>
    <w:rsid w:val="002160C4"/>
    <w:rsid w:val="00217B8B"/>
    <w:rsid w:val="002233BD"/>
    <w:rsid w:val="00231F00"/>
    <w:rsid w:val="002408F1"/>
    <w:rsid w:val="0024391C"/>
    <w:rsid w:val="0024794B"/>
    <w:rsid w:val="00251378"/>
    <w:rsid w:val="0025159F"/>
    <w:rsid w:val="002534E7"/>
    <w:rsid w:val="0025674A"/>
    <w:rsid w:val="00257936"/>
    <w:rsid w:val="002676C9"/>
    <w:rsid w:val="00270F86"/>
    <w:rsid w:val="00272B89"/>
    <w:rsid w:val="0027520F"/>
    <w:rsid w:val="00275899"/>
    <w:rsid w:val="00284A03"/>
    <w:rsid w:val="00284DF3"/>
    <w:rsid w:val="00285083"/>
    <w:rsid w:val="00287C7F"/>
    <w:rsid w:val="002A5638"/>
    <w:rsid w:val="002A6CEF"/>
    <w:rsid w:val="002B0187"/>
    <w:rsid w:val="002B289C"/>
    <w:rsid w:val="002B2D9A"/>
    <w:rsid w:val="002B3446"/>
    <w:rsid w:val="002B627B"/>
    <w:rsid w:val="002B7E95"/>
    <w:rsid w:val="002C2D5D"/>
    <w:rsid w:val="002C3616"/>
    <w:rsid w:val="002D1A2B"/>
    <w:rsid w:val="002D44A5"/>
    <w:rsid w:val="002D6154"/>
    <w:rsid w:val="002E0951"/>
    <w:rsid w:val="002E1AA9"/>
    <w:rsid w:val="002E249B"/>
    <w:rsid w:val="002E4450"/>
    <w:rsid w:val="002E6206"/>
    <w:rsid w:val="002F1208"/>
    <w:rsid w:val="003013ED"/>
    <w:rsid w:val="00302AF9"/>
    <w:rsid w:val="003065C2"/>
    <w:rsid w:val="00310184"/>
    <w:rsid w:val="00310656"/>
    <w:rsid w:val="00311572"/>
    <w:rsid w:val="003121BB"/>
    <w:rsid w:val="003127D0"/>
    <w:rsid w:val="003132B8"/>
    <w:rsid w:val="00315FFE"/>
    <w:rsid w:val="003266B5"/>
    <w:rsid w:val="00331822"/>
    <w:rsid w:val="00331A5B"/>
    <w:rsid w:val="0033381E"/>
    <w:rsid w:val="00342599"/>
    <w:rsid w:val="00346376"/>
    <w:rsid w:val="00350FFA"/>
    <w:rsid w:val="00351395"/>
    <w:rsid w:val="0036651E"/>
    <w:rsid w:val="00372E88"/>
    <w:rsid w:val="00372E9F"/>
    <w:rsid w:val="003817D7"/>
    <w:rsid w:val="00382DD4"/>
    <w:rsid w:val="00392D8D"/>
    <w:rsid w:val="00393659"/>
    <w:rsid w:val="003944A7"/>
    <w:rsid w:val="003A2C8F"/>
    <w:rsid w:val="003A7561"/>
    <w:rsid w:val="003B3EB8"/>
    <w:rsid w:val="003B757B"/>
    <w:rsid w:val="003D1BD6"/>
    <w:rsid w:val="003F372D"/>
    <w:rsid w:val="003F5D1A"/>
    <w:rsid w:val="003F773D"/>
    <w:rsid w:val="0040134E"/>
    <w:rsid w:val="00410854"/>
    <w:rsid w:val="00415696"/>
    <w:rsid w:val="00415A92"/>
    <w:rsid w:val="00425861"/>
    <w:rsid w:val="00430B55"/>
    <w:rsid w:val="0043543C"/>
    <w:rsid w:val="0043632D"/>
    <w:rsid w:val="00443B55"/>
    <w:rsid w:val="0045026A"/>
    <w:rsid w:val="00455912"/>
    <w:rsid w:val="00466FA3"/>
    <w:rsid w:val="0047442A"/>
    <w:rsid w:val="00483608"/>
    <w:rsid w:val="004868CA"/>
    <w:rsid w:val="00486F74"/>
    <w:rsid w:val="004935AF"/>
    <w:rsid w:val="0049540C"/>
    <w:rsid w:val="00495E04"/>
    <w:rsid w:val="004A183D"/>
    <w:rsid w:val="004A4FDA"/>
    <w:rsid w:val="004A554D"/>
    <w:rsid w:val="004A57C4"/>
    <w:rsid w:val="004B2672"/>
    <w:rsid w:val="004B4C79"/>
    <w:rsid w:val="004C22FA"/>
    <w:rsid w:val="004C44D3"/>
    <w:rsid w:val="004C50A7"/>
    <w:rsid w:val="004C517C"/>
    <w:rsid w:val="004F19C3"/>
    <w:rsid w:val="0050676D"/>
    <w:rsid w:val="0052445C"/>
    <w:rsid w:val="005245E5"/>
    <w:rsid w:val="005256FC"/>
    <w:rsid w:val="00526BCE"/>
    <w:rsid w:val="00530E7B"/>
    <w:rsid w:val="00534EA8"/>
    <w:rsid w:val="00535ED2"/>
    <w:rsid w:val="00537450"/>
    <w:rsid w:val="00542391"/>
    <w:rsid w:val="005461A4"/>
    <w:rsid w:val="00551A6B"/>
    <w:rsid w:val="00551BFC"/>
    <w:rsid w:val="00562EE8"/>
    <w:rsid w:val="005647DA"/>
    <w:rsid w:val="005654E5"/>
    <w:rsid w:val="005706BE"/>
    <w:rsid w:val="0057237A"/>
    <w:rsid w:val="0057600B"/>
    <w:rsid w:val="005763E8"/>
    <w:rsid w:val="00582356"/>
    <w:rsid w:val="00584D03"/>
    <w:rsid w:val="00586881"/>
    <w:rsid w:val="00586902"/>
    <w:rsid w:val="00586E9B"/>
    <w:rsid w:val="005915BC"/>
    <w:rsid w:val="00597CA9"/>
    <w:rsid w:val="005A1042"/>
    <w:rsid w:val="005A44E6"/>
    <w:rsid w:val="005A69DA"/>
    <w:rsid w:val="005B0D01"/>
    <w:rsid w:val="005B705B"/>
    <w:rsid w:val="005B7369"/>
    <w:rsid w:val="005B757F"/>
    <w:rsid w:val="005C3D3D"/>
    <w:rsid w:val="005C75A1"/>
    <w:rsid w:val="005D1D44"/>
    <w:rsid w:val="005E0B5A"/>
    <w:rsid w:val="005E4F38"/>
    <w:rsid w:val="005F13D2"/>
    <w:rsid w:val="005F3593"/>
    <w:rsid w:val="005F3C34"/>
    <w:rsid w:val="00602C6F"/>
    <w:rsid w:val="0060347F"/>
    <w:rsid w:val="006172CA"/>
    <w:rsid w:val="00623F81"/>
    <w:rsid w:val="00627656"/>
    <w:rsid w:val="00637799"/>
    <w:rsid w:val="006458B6"/>
    <w:rsid w:val="006631E4"/>
    <w:rsid w:val="00663A77"/>
    <w:rsid w:val="0066688B"/>
    <w:rsid w:val="00673C9F"/>
    <w:rsid w:val="00677499"/>
    <w:rsid w:val="00690907"/>
    <w:rsid w:val="0069189F"/>
    <w:rsid w:val="00696211"/>
    <w:rsid w:val="006A3F51"/>
    <w:rsid w:val="006B01F8"/>
    <w:rsid w:val="006B66C1"/>
    <w:rsid w:val="006C1173"/>
    <w:rsid w:val="006C33C6"/>
    <w:rsid w:val="006C7565"/>
    <w:rsid w:val="006D3801"/>
    <w:rsid w:val="006E212B"/>
    <w:rsid w:val="006E5290"/>
    <w:rsid w:val="006E7AB4"/>
    <w:rsid w:val="006F08B8"/>
    <w:rsid w:val="006F58E2"/>
    <w:rsid w:val="006F776B"/>
    <w:rsid w:val="0070162E"/>
    <w:rsid w:val="00705526"/>
    <w:rsid w:val="00706D5D"/>
    <w:rsid w:val="00710919"/>
    <w:rsid w:val="00712BAB"/>
    <w:rsid w:val="007235C7"/>
    <w:rsid w:val="007237CA"/>
    <w:rsid w:val="00731A22"/>
    <w:rsid w:val="00733E90"/>
    <w:rsid w:val="0074321B"/>
    <w:rsid w:val="00751DA3"/>
    <w:rsid w:val="0075227C"/>
    <w:rsid w:val="00753C6D"/>
    <w:rsid w:val="00756F1B"/>
    <w:rsid w:val="0076457D"/>
    <w:rsid w:val="0077691A"/>
    <w:rsid w:val="00777851"/>
    <w:rsid w:val="00780070"/>
    <w:rsid w:val="00780325"/>
    <w:rsid w:val="007852EA"/>
    <w:rsid w:val="0078595C"/>
    <w:rsid w:val="007924B4"/>
    <w:rsid w:val="007A2137"/>
    <w:rsid w:val="007A43ED"/>
    <w:rsid w:val="007A4817"/>
    <w:rsid w:val="007A5B4E"/>
    <w:rsid w:val="007A7D40"/>
    <w:rsid w:val="007B0B2B"/>
    <w:rsid w:val="007B4435"/>
    <w:rsid w:val="007B7DEE"/>
    <w:rsid w:val="007B7FDA"/>
    <w:rsid w:val="007C4578"/>
    <w:rsid w:val="007C5922"/>
    <w:rsid w:val="007E09C2"/>
    <w:rsid w:val="007E1480"/>
    <w:rsid w:val="007E29F9"/>
    <w:rsid w:val="007E44B6"/>
    <w:rsid w:val="007E4BCC"/>
    <w:rsid w:val="007E5E65"/>
    <w:rsid w:val="007F20C3"/>
    <w:rsid w:val="007F2796"/>
    <w:rsid w:val="007F3041"/>
    <w:rsid w:val="007F7906"/>
    <w:rsid w:val="00803B57"/>
    <w:rsid w:val="008113D1"/>
    <w:rsid w:val="00814874"/>
    <w:rsid w:val="00824D7E"/>
    <w:rsid w:val="00832EE5"/>
    <w:rsid w:val="0083397E"/>
    <w:rsid w:val="00837474"/>
    <w:rsid w:val="0084555F"/>
    <w:rsid w:val="00845F8D"/>
    <w:rsid w:val="00846F04"/>
    <w:rsid w:val="0085124D"/>
    <w:rsid w:val="00852154"/>
    <w:rsid w:val="008551DF"/>
    <w:rsid w:val="00860707"/>
    <w:rsid w:val="008659EE"/>
    <w:rsid w:val="00870884"/>
    <w:rsid w:val="008711D9"/>
    <w:rsid w:val="0087544F"/>
    <w:rsid w:val="00875916"/>
    <w:rsid w:val="0087614B"/>
    <w:rsid w:val="0088223A"/>
    <w:rsid w:val="00882A20"/>
    <w:rsid w:val="00887FE1"/>
    <w:rsid w:val="00892E6C"/>
    <w:rsid w:val="00896124"/>
    <w:rsid w:val="00897B59"/>
    <w:rsid w:val="008A1820"/>
    <w:rsid w:val="008A546A"/>
    <w:rsid w:val="008A7A28"/>
    <w:rsid w:val="008B3911"/>
    <w:rsid w:val="008B79FC"/>
    <w:rsid w:val="008C2688"/>
    <w:rsid w:val="008C51FB"/>
    <w:rsid w:val="008C58C9"/>
    <w:rsid w:val="008D09C3"/>
    <w:rsid w:val="008E07C8"/>
    <w:rsid w:val="008E2AD5"/>
    <w:rsid w:val="008F20F9"/>
    <w:rsid w:val="008F22F8"/>
    <w:rsid w:val="008F2EA3"/>
    <w:rsid w:val="008F2ECC"/>
    <w:rsid w:val="008F3AE0"/>
    <w:rsid w:val="008F4916"/>
    <w:rsid w:val="008F62E2"/>
    <w:rsid w:val="0090089D"/>
    <w:rsid w:val="00904904"/>
    <w:rsid w:val="00904E34"/>
    <w:rsid w:val="009076C4"/>
    <w:rsid w:val="0091041E"/>
    <w:rsid w:val="009128B2"/>
    <w:rsid w:val="00913366"/>
    <w:rsid w:val="00922D0F"/>
    <w:rsid w:val="00922D2D"/>
    <w:rsid w:val="00926CAD"/>
    <w:rsid w:val="009302E2"/>
    <w:rsid w:val="00935F30"/>
    <w:rsid w:val="009436E1"/>
    <w:rsid w:val="009519D3"/>
    <w:rsid w:val="00953325"/>
    <w:rsid w:val="00962217"/>
    <w:rsid w:val="00962ACF"/>
    <w:rsid w:val="00962B36"/>
    <w:rsid w:val="00964C43"/>
    <w:rsid w:val="00970D50"/>
    <w:rsid w:val="00975215"/>
    <w:rsid w:val="00983D01"/>
    <w:rsid w:val="0098623A"/>
    <w:rsid w:val="00990530"/>
    <w:rsid w:val="0099696D"/>
    <w:rsid w:val="009A038B"/>
    <w:rsid w:val="009A09C3"/>
    <w:rsid w:val="009A0ED4"/>
    <w:rsid w:val="009A5798"/>
    <w:rsid w:val="009B07E9"/>
    <w:rsid w:val="009B1C3C"/>
    <w:rsid w:val="009B63D1"/>
    <w:rsid w:val="009C22DC"/>
    <w:rsid w:val="009C3367"/>
    <w:rsid w:val="009D33B4"/>
    <w:rsid w:val="009E4A2A"/>
    <w:rsid w:val="009E5847"/>
    <w:rsid w:val="009E68A4"/>
    <w:rsid w:val="009E7485"/>
    <w:rsid w:val="009E7DBA"/>
    <w:rsid w:val="00A003FF"/>
    <w:rsid w:val="00A014E1"/>
    <w:rsid w:val="00A0678C"/>
    <w:rsid w:val="00A0744A"/>
    <w:rsid w:val="00A10B92"/>
    <w:rsid w:val="00A125C7"/>
    <w:rsid w:val="00A14530"/>
    <w:rsid w:val="00A155F5"/>
    <w:rsid w:val="00A31C7A"/>
    <w:rsid w:val="00A367C0"/>
    <w:rsid w:val="00A40E7A"/>
    <w:rsid w:val="00A4522E"/>
    <w:rsid w:val="00A4638B"/>
    <w:rsid w:val="00A50E53"/>
    <w:rsid w:val="00A5143C"/>
    <w:rsid w:val="00A530A4"/>
    <w:rsid w:val="00A56B3F"/>
    <w:rsid w:val="00A60FC1"/>
    <w:rsid w:val="00A647B2"/>
    <w:rsid w:val="00A677F7"/>
    <w:rsid w:val="00A67BA6"/>
    <w:rsid w:val="00A70B18"/>
    <w:rsid w:val="00A71EB9"/>
    <w:rsid w:val="00A7363E"/>
    <w:rsid w:val="00A81626"/>
    <w:rsid w:val="00A93F72"/>
    <w:rsid w:val="00AA1E79"/>
    <w:rsid w:val="00AA3C45"/>
    <w:rsid w:val="00AB24BB"/>
    <w:rsid w:val="00AC3B75"/>
    <w:rsid w:val="00AC65A4"/>
    <w:rsid w:val="00AD551B"/>
    <w:rsid w:val="00AD72BA"/>
    <w:rsid w:val="00AE1321"/>
    <w:rsid w:val="00AE4B59"/>
    <w:rsid w:val="00AE6276"/>
    <w:rsid w:val="00AF4D17"/>
    <w:rsid w:val="00B007CC"/>
    <w:rsid w:val="00B1169B"/>
    <w:rsid w:val="00B11EA5"/>
    <w:rsid w:val="00B14727"/>
    <w:rsid w:val="00B2185E"/>
    <w:rsid w:val="00B21B47"/>
    <w:rsid w:val="00B24EE5"/>
    <w:rsid w:val="00B2549C"/>
    <w:rsid w:val="00B305A3"/>
    <w:rsid w:val="00B37273"/>
    <w:rsid w:val="00B37CCF"/>
    <w:rsid w:val="00B4277B"/>
    <w:rsid w:val="00B53BF0"/>
    <w:rsid w:val="00B56FE4"/>
    <w:rsid w:val="00B662BF"/>
    <w:rsid w:val="00B679AE"/>
    <w:rsid w:val="00B75625"/>
    <w:rsid w:val="00B82281"/>
    <w:rsid w:val="00B8522D"/>
    <w:rsid w:val="00B9587F"/>
    <w:rsid w:val="00B97C90"/>
    <w:rsid w:val="00BA1A0A"/>
    <w:rsid w:val="00BB2E91"/>
    <w:rsid w:val="00BB4D87"/>
    <w:rsid w:val="00BC5E08"/>
    <w:rsid w:val="00BC7508"/>
    <w:rsid w:val="00BD1C47"/>
    <w:rsid w:val="00BE5616"/>
    <w:rsid w:val="00BE79CB"/>
    <w:rsid w:val="00BF1383"/>
    <w:rsid w:val="00BF3C48"/>
    <w:rsid w:val="00BF4347"/>
    <w:rsid w:val="00C01237"/>
    <w:rsid w:val="00C0261C"/>
    <w:rsid w:val="00C10B2E"/>
    <w:rsid w:val="00C155AE"/>
    <w:rsid w:val="00C24745"/>
    <w:rsid w:val="00C2498E"/>
    <w:rsid w:val="00C24A4B"/>
    <w:rsid w:val="00C254A8"/>
    <w:rsid w:val="00C2789D"/>
    <w:rsid w:val="00C3155C"/>
    <w:rsid w:val="00C32CAB"/>
    <w:rsid w:val="00C42CB7"/>
    <w:rsid w:val="00C43AD0"/>
    <w:rsid w:val="00C5100A"/>
    <w:rsid w:val="00C56BEC"/>
    <w:rsid w:val="00C612C3"/>
    <w:rsid w:val="00C62F9B"/>
    <w:rsid w:val="00C70727"/>
    <w:rsid w:val="00C766B6"/>
    <w:rsid w:val="00C8447E"/>
    <w:rsid w:val="00C876F0"/>
    <w:rsid w:val="00CA0D4A"/>
    <w:rsid w:val="00CA0E18"/>
    <w:rsid w:val="00CB0F57"/>
    <w:rsid w:val="00CB2C2C"/>
    <w:rsid w:val="00CB45C0"/>
    <w:rsid w:val="00CB68AA"/>
    <w:rsid w:val="00CB72E8"/>
    <w:rsid w:val="00CC1B17"/>
    <w:rsid w:val="00CC3B84"/>
    <w:rsid w:val="00CC494B"/>
    <w:rsid w:val="00CD1BC9"/>
    <w:rsid w:val="00CD46FA"/>
    <w:rsid w:val="00CD4D8F"/>
    <w:rsid w:val="00CF02A1"/>
    <w:rsid w:val="00CF340C"/>
    <w:rsid w:val="00D00E2B"/>
    <w:rsid w:val="00D035B9"/>
    <w:rsid w:val="00D05C4E"/>
    <w:rsid w:val="00D06967"/>
    <w:rsid w:val="00D13ED9"/>
    <w:rsid w:val="00D174F5"/>
    <w:rsid w:val="00D209E4"/>
    <w:rsid w:val="00D2779E"/>
    <w:rsid w:val="00D3146F"/>
    <w:rsid w:val="00D326B3"/>
    <w:rsid w:val="00D40301"/>
    <w:rsid w:val="00D40761"/>
    <w:rsid w:val="00D41371"/>
    <w:rsid w:val="00D54B79"/>
    <w:rsid w:val="00D571D3"/>
    <w:rsid w:val="00D638AE"/>
    <w:rsid w:val="00D644E1"/>
    <w:rsid w:val="00D713AA"/>
    <w:rsid w:val="00D83950"/>
    <w:rsid w:val="00D84B62"/>
    <w:rsid w:val="00D8663E"/>
    <w:rsid w:val="00D86F80"/>
    <w:rsid w:val="00DB05AB"/>
    <w:rsid w:val="00DB0E98"/>
    <w:rsid w:val="00DB2D4B"/>
    <w:rsid w:val="00DB4DC1"/>
    <w:rsid w:val="00DC00AC"/>
    <w:rsid w:val="00DC3551"/>
    <w:rsid w:val="00DC6ABB"/>
    <w:rsid w:val="00DC6F72"/>
    <w:rsid w:val="00DC70AC"/>
    <w:rsid w:val="00DD1920"/>
    <w:rsid w:val="00DD2B22"/>
    <w:rsid w:val="00DF7B2C"/>
    <w:rsid w:val="00E000F7"/>
    <w:rsid w:val="00E00753"/>
    <w:rsid w:val="00E040CE"/>
    <w:rsid w:val="00E0453E"/>
    <w:rsid w:val="00E05EC9"/>
    <w:rsid w:val="00E21481"/>
    <w:rsid w:val="00E270C2"/>
    <w:rsid w:val="00E329EF"/>
    <w:rsid w:val="00E36820"/>
    <w:rsid w:val="00E42D14"/>
    <w:rsid w:val="00E45351"/>
    <w:rsid w:val="00E50275"/>
    <w:rsid w:val="00E53A29"/>
    <w:rsid w:val="00E54082"/>
    <w:rsid w:val="00E572A0"/>
    <w:rsid w:val="00E62C8F"/>
    <w:rsid w:val="00E97FC7"/>
    <w:rsid w:val="00EA21B3"/>
    <w:rsid w:val="00EB0791"/>
    <w:rsid w:val="00EC22C9"/>
    <w:rsid w:val="00EC30A6"/>
    <w:rsid w:val="00EC750C"/>
    <w:rsid w:val="00ED7946"/>
    <w:rsid w:val="00EF5ADC"/>
    <w:rsid w:val="00F01817"/>
    <w:rsid w:val="00F05E29"/>
    <w:rsid w:val="00F07627"/>
    <w:rsid w:val="00F101BC"/>
    <w:rsid w:val="00F12B9A"/>
    <w:rsid w:val="00F13B0B"/>
    <w:rsid w:val="00F14936"/>
    <w:rsid w:val="00F1563C"/>
    <w:rsid w:val="00F30EBE"/>
    <w:rsid w:val="00F31B93"/>
    <w:rsid w:val="00F37024"/>
    <w:rsid w:val="00F37E0C"/>
    <w:rsid w:val="00F4376B"/>
    <w:rsid w:val="00F440AB"/>
    <w:rsid w:val="00F4759B"/>
    <w:rsid w:val="00F562D2"/>
    <w:rsid w:val="00F6149C"/>
    <w:rsid w:val="00F643E9"/>
    <w:rsid w:val="00F74ABE"/>
    <w:rsid w:val="00F85F03"/>
    <w:rsid w:val="00F8748A"/>
    <w:rsid w:val="00F92815"/>
    <w:rsid w:val="00F92B90"/>
    <w:rsid w:val="00F93870"/>
    <w:rsid w:val="00F93E94"/>
    <w:rsid w:val="00F93FBE"/>
    <w:rsid w:val="00F97E3A"/>
    <w:rsid w:val="00FA1B93"/>
    <w:rsid w:val="00FA2492"/>
    <w:rsid w:val="00FA7AF0"/>
    <w:rsid w:val="00FB3E03"/>
    <w:rsid w:val="00FB4D99"/>
    <w:rsid w:val="00FB6D4F"/>
    <w:rsid w:val="00FC23DB"/>
    <w:rsid w:val="00FD02B1"/>
    <w:rsid w:val="00FD7D36"/>
    <w:rsid w:val="00FE2087"/>
    <w:rsid w:val="00FF37B9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75D16"/>
  <w15:docId w15:val="{0C243928-E1BD-42F3-92EF-A0E0EE887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ubheadline"/>
    <w:qFormat/>
    <w:rsid w:val="007A4817"/>
    <w:rPr>
      <w:rFonts w:ascii="Arial" w:eastAsia="Arial" w:hAnsi="Arial" w:cs="Arial"/>
    </w:rPr>
  </w:style>
  <w:style w:type="paragraph" w:styleId="Heading1">
    <w:name w:val="heading 1"/>
    <w:aliases w:val="Headline H2 centered"/>
    <w:basedOn w:val="Normal"/>
    <w:uiPriority w:val="9"/>
    <w:qFormat/>
    <w:rsid w:val="000A78C3"/>
    <w:pPr>
      <w:spacing w:line="480" w:lineRule="auto"/>
      <w:ind w:left="115"/>
      <w:jc w:val="center"/>
      <w:outlineLvl w:val="0"/>
    </w:pPr>
    <w:rPr>
      <w:b/>
      <w:bCs/>
      <w:sz w:val="32"/>
      <w:szCs w:val="24"/>
    </w:rPr>
  </w:style>
  <w:style w:type="paragraph" w:styleId="Heading2">
    <w:name w:val="heading 2"/>
    <w:aliases w:val="Headline H3"/>
    <w:basedOn w:val="Normal"/>
    <w:next w:val="Normal"/>
    <w:link w:val="Heading2Char"/>
    <w:uiPriority w:val="9"/>
    <w:unhideWhenUsed/>
    <w:qFormat/>
    <w:rsid w:val="00A93F72"/>
    <w:pPr>
      <w:keepNext/>
      <w:keepLines/>
      <w:spacing w:before="40"/>
      <w:outlineLvl w:val="1"/>
    </w:pPr>
    <w:rPr>
      <w:rFonts w:eastAsiaTheme="majorEastAsia" w:cstheme="majorBidi"/>
      <w:b/>
      <w:color w:val="95B3D7" w:themeColor="accent1" w:themeTint="9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9436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aliases w:val="Headline H4"/>
    <w:basedOn w:val="Normal"/>
    <w:next w:val="Normal"/>
    <w:link w:val="Heading4Char"/>
    <w:uiPriority w:val="9"/>
    <w:unhideWhenUsed/>
    <w:qFormat/>
    <w:rsid w:val="00FD02B1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aliases w:val="Date"/>
    <w:basedOn w:val="Normal"/>
    <w:link w:val="BodyTextChar"/>
    <w:uiPriority w:val="1"/>
    <w:qFormat/>
    <w:rsid w:val="000A78C3"/>
    <w:pPr>
      <w:spacing w:before="120"/>
    </w:pPr>
    <w:rPr>
      <w:b/>
      <w:color w:val="000000" w:themeColor="text1"/>
      <w:sz w:val="16"/>
    </w:rPr>
  </w:style>
  <w:style w:type="paragraph" w:styleId="Title">
    <w:name w:val="Title"/>
    <w:aliases w:val="Title H1 centered"/>
    <w:basedOn w:val="Normal"/>
    <w:link w:val="TitleChar"/>
    <w:uiPriority w:val="10"/>
    <w:qFormat/>
    <w:rsid w:val="00A93F72"/>
    <w:pPr>
      <w:spacing w:before="360" w:after="360"/>
      <w:ind w:left="1465" w:right="1490"/>
      <w:jc w:val="center"/>
    </w:pPr>
    <w:rPr>
      <w:b/>
      <w:bCs/>
      <w:sz w:val="48"/>
      <w:szCs w:val="28"/>
    </w:rPr>
  </w:style>
  <w:style w:type="paragraph" w:styleId="ListParagraph">
    <w:name w:val="List Paragraph"/>
    <w:basedOn w:val="Normal"/>
    <w:uiPriority w:val="34"/>
    <w:qFormat/>
    <w:pPr>
      <w:spacing w:before="97"/>
      <w:ind w:left="835" w:hanging="362"/>
    </w:pPr>
  </w:style>
  <w:style w:type="paragraph" w:customStyle="1" w:styleId="CaptionPictures">
    <w:name w:val="Caption (Pictures)"/>
    <w:basedOn w:val="Normal"/>
    <w:uiPriority w:val="1"/>
    <w:qFormat/>
    <w:rsid w:val="002B0187"/>
  </w:style>
  <w:style w:type="character" w:customStyle="1" w:styleId="Heading2Char">
    <w:name w:val="Heading 2 Char"/>
    <w:aliases w:val="Headline H3 Char"/>
    <w:basedOn w:val="DefaultParagraphFont"/>
    <w:link w:val="Heading2"/>
    <w:uiPriority w:val="9"/>
    <w:rsid w:val="00A93F72"/>
    <w:rPr>
      <w:rFonts w:ascii="Arial" w:eastAsiaTheme="majorEastAsia" w:hAnsi="Arial" w:cstheme="majorBidi"/>
      <w:b/>
      <w:color w:val="95B3D7" w:themeColor="accent1" w:themeTint="99"/>
      <w:sz w:val="26"/>
      <w:szCs w:val="26"/>
    </w:rPr>
  </w:style>
  <w:style w:type="table" w:styleId="TableGrid">
    <w:name w:val="Table Grid"/>
    <w:basedOn w:val="TableNormal"/>
    <w:uiPriority w:val="59"/>
    <w:rsid w:val="00B2185E"/>
    <w:pPr>
      <w:widowControl/>
      <w:autoSpaceDE/>
      <w:autoSpaceDN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522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22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73C9F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73C9F"/>
    <w:rPr>
      <w:rFonts w:ascii="Arial" w:eastAsia="Arial" w:hAnsi="Arial" w:cs="Arial"/>
      <w:color w:val="002060"/>
      <w:sz w:val="16"/>
    </w:rPr>
  </w:style>
  <w:style w:type="character" w:customStyle="1" w:styleId="fontstyle01">
    <w:name w:val="fontstyle01"/>
    <w:basedOn w:val="DefaultParagraphFont"/>
    <w:rsid w:val="002A5638"/>
    <w:rPr>
      <w:rFonts w:ascii="ArialMT" w:hAnsi="ArialMT" w:hint="default"/>
      <w:b w:val="0"/>
      <w:bCs w:val="0"/>
      <w:i w:val="0"/>
      <w:iCs w:val="0"/>
      <w:color w:val="1F497D"/>
      <w:sz w:val="22"/>
      <w:szCs w:val="22"/>
    </w:rPr>
  </w:style>
  <w:style w:type="character" w:customStyle="1" w:styleId="fontstyle21">
    <w:name w:val="fontstyle21"/>
    <w:basedOn w:val="DefaultParagraphFont"/>
    <w:rsid w:val="002A5638"/>
    <w:rPr>
      <w:rFonts w:ascii="Arial-BoldItalicMT" w:hAnsi="Arial-BoldItalicMT" w:hint="default"/>
      <w:b/>
      <w:bCs/>
      <w:i/>
      <w:iCs/>
      <w:color w:val="1F497D"/>
      <w:sz w:val="22"/>
      <w:szCs w:val="22"/>
    </w:rPr>
  </w:style>
  <w:style w:type="character" w:customStyle="1" w:styleId="fontstyle31">
    <w:name w:val="fontstyle31"/>
    <w:basedOn w:val="DefaultParagraphFont"/>
    <w:rsid w:val="002A5638"/>
    <w:rPr>
      <w:rFonts w:ascii="SymbolMT" w:hAnsi="SymbolMT" w:hint="default"/>
      <w:b w:val="0"/>
      <w:bCs w:val="0"/>
      <w:i w:val="0"/>
      <w:iCs w:val="0"/>
      <w:color w:val="1F497D"/>
      <w:sz w:val="22"/>
      <w:szCs w:val="22"/>
    </w:rPr>
  </w:style>
  <w:style w:type="paragraph" w:styleId="Caption">
    <w:name w:val="caption"/>
    <w:aliases w:val="Caption centered (Pictures"/>
    <w:basedOn w:val="Normal"/>
    <w:next w:val="Normal"/>
    <w:uiPriority w:val="35"/>
    <w:unhideWhenUsed/>
    <w:qFormat/>
    <w:rsid w:val="0024794B"/>
    <w:pPr>
      <w:spacing w:after="200"/>
      <w:jc w:val="center"/>
    </w:pPr>
    <w:rPr>
      <w:iCs/>
      <w:color w:val="03326C"/>
      <w:sz w:val="16"/>
      <w:szCs w:val="18"/>
    </w:rPr>
  </w:style>
  <w:style w:type="character" w:styleId="Hyperlink">
    <w:name w:val="Hyperlink"/>
    <w:basedOn w:val="DefaultParagraphFont"/>
    <w:uiPriority w:val="99"/>
    <w:unhideWhenUsed/>
    <w:rsid w:val="0031157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1572"/>
    <w:rPr>
      <w:color w:val="605E5C"/>
      <w:shd w:val="clear" w:color="auto" w:fill="E1DFDD"/>
    </w:rPr>
  </w:style>
  <w:style w:type="table" w:customStyle="1" w:styleId="Grigliatabella1">
    <w:name w:val="Griglia tabella1"/>
    <w:basedOn w:val="TableNormal"/>
    <w:next w:val="TableGrid"/>
    <w:uiPriority w:val="59"/>
    <w:rsid w:val="00E62C8F"/>
    <w:pPr>
      <w:widowControl/>
      <w:autoSpaceDE/>
      <w:autoSpaceDN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32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21B"/>
    <w:rPr>
      <w:rFonts w:ascii="Segoe UI" w:eastAsia="Arial" w:hAnsi="Segoe UI" w:cs="Segoe UI"/>
      <w:sz w:val="18"/>
      <w:szCs w:val="18"/>
    </w:rPr>
  </w:style>
  <w:style w:type="character" w:customStyle="1" w:styleId="jlqj4b">
    <w:name w:val="jlqj4b"/>
    <w:basedOn w:val="DefaultParagraphFont"/>
    <w:rsid w:val="00FB4D99"/>
  </w:style>
  <w:style w:type="character" w:customStyle="1" w:styleId="BodyTextChar">
    <w:name w:val="Body Text Char"/>
    <w:aliases w:val="Date Char"/>
    <w:basedOn w:val="DefaultParagraphFont"/>
    <w:link w:val="BodyText"/>
    <w:uiPriority w:val="1"/>
    <w:rsid w:val="000A78C3"/>
    <w:rPr>
      <w:rFonts w:ascii="Arial" w:eastAsia="Arial" w:hAnsi="Arial" w:cs="Arial"/>
      <w:b/>
      <w:color w:val="000000" w:themeColor="text1"/>
      <w:sz w:val="16"/>
    </w:rPr>
  </w:style>
  <w:style w:type="paragraph" w:styleId="Revision">
    <w:name w:val="Revision"/>
    <w:hidden/>
    <w:uiPriority w:val="99"/>
    <w:semiHidden/>
    <w:rsid w:val="0087614B"/>
    <w:pPr>
      <w:widowControl/>
      <w:autoSpaceDE/>
      <w:autoSpaceDN/>
    </w:pPr>
    <w:rPr>
      <w:rFonts w:ascii="Arial" w:eastAsia="Arial" w:hAnsi="Arial" w:cs="Arial"/>
      <w:color w:val="002060"/>
    </w:rPr>
  </w:style>
  <w:style w:type="character" w:styleId="CommentReference">
    <w:name w:val="annotation reference"/>
    <w:basedOn w:val="DefaultParagraphFont"/>
    <w:uiPriority w:val="99"/>
    <w:semiHidden/>
    <w:unhideWhenUsed/>
    <w:rsid w:val="008761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61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614B"/>
    <w:rPr>
      <w:rFonts w:ascii="Arial" w:eastAsia="Arial" w:hAnsi="Arial" w:cs="Arial"/>
      <w:color w:val="00206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1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14B"/>
    <w:rPr>
      <w:rFonts w:ascii="Arial" w:eastAsia="Arial" w:hAnsi="Arial" w:cs="Arial"/>
      <w:b/>
      <w:bCs/>
      <w:color w:val="002060"/>
      <w:sz w:val="20"/>
      <w:szCs w:val="20"/>
    </w:rPr>
  </w:style>
  <w:style w:type="character" w:styleId="IntenseEmphasis">
    <w:name w:val="Intense Emphasis"/>
    <w:basedOn w:val="DefaultParagraphFont"/>
    <w:uiPriority w:val="21"/>
    <w:rsid w:val="009436E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9436E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36E1"/>
    <w:rPr>
      <w:rFonts w:ascii="Arial" w:eastAsia="Arial" w:hAnsi="Arial" w:cs="Arial"/>
      <w:i/>
      <w:iCs/>
      <w:color w:val="4F81BD" w:themeColor="accent1"/>
    </w:rPr>
  </w:style>
  <w:style w:type="character" w:styleId="BookTitle">
    <w:name w:val="Book Title"/>
    <w:basedOn w:val="DefaultParagraphFont"/>
    <w:uiPriority w:val="33"/>
    <w:rsid w:val="009436E1"/>
    <w:rPr>
      <w:b/>
      <w:bCs/>
      <w:i/>
      <w:iC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9436E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aliases w:val="Main Text"/>
    <w:uiPriority w:val="1"/>
    <w:qFormat/>
    <w:rsid w:val="006F776B"/>
    <w:rPr>
      <w:rFonts w:ascii="Arial" w:eastAsia="Arial" w:hAnsi="Arial" w:cs="Arial"/>
      <w:color w:val="262626" w:themeColor="text1" w:themeTint="D9"/>
    </w:rPr>
  </w:style>
  <w:style w:type="paragraph" w:styleId="Subtitle">
    <w:name w:val="Subtitle"/>
    <w:aliases w:val="Contact Person"/>
    <w:next w:val="Normal"/>
    <w:link w:val="SubtitleChar"/>
    <w:uiPriority w:val="11"/>
    <w:qFormat/>
    <w:rsid w:val="00FA1B93"/>
    <w:pPr>
      <w:numPr>
        <w:ilvl w:val="1"/>
      </w:numPr>
      <w:spacing w:after="160" w:line="360" w:lineRule="auto"/>
      <w:jc w:val="center"/>
    </w:pPr>
    <w:rPr>
      <w:rFonts w:ascii="Arial" w:eastAsiaTheme="minorEastAsia" w:hAnsi="Arial" w:cs="Times New Roman (Textkörper CS)"/>
      <w:color w:val="03326C"/>
    </w:rPr>
  </w:style>
  <w:style w:type="character" w:customStyle="1" w:styleId="SubtitleChar">
    <w:name w:val="Subtitle Char"/>
    <w:aliases w:val="Contact Person Char"/>
    <w:basedOn w:val="DefaultParagraphFont"/>
    <w:link w:val="Subtitle"/>
    <w:uiPriority w:val="11"/>
    <w:rsid w:val="00FA1B93"/>
    <w:rPr>
      <w:rFonts w:ascii="Arial" w:eastAsiaTheme="minorEastAsia" w:hAnsi="Arial" w:cs="Times New Roman (Textkörper CS)"/>
      <w:color w:val="03326C"/>
    </w:rPr>
  </w:style>
  <w:style w:type="character" w:customStyle="1" w:styleId="Heading4Char">
    <w:name w:val="Heading 4 Char"/>
    <w:aliases w:val="Headline H4 Char"/>
    <w:basedOn w:val="DefaultParagraphFont"/>
    <w:link w:val="Heading4"/>
    <w:uiPriority w:val="9"/>
    <w:rsid w:val="00FD02B1"/>
    <w:rPr>
      <w:rFonts w:ascii="Arial" w:eastAsiaTheme="majorEastAsia" w:hAnsi="Arial" w:cstheme="majorBidi"/>
      <w:b/>
      <w:i/>
      <w:iCs/>
      <w:color w:val="000000" w:themeColor="text1"/>
      <w:sz w:val="24"/>
      <w:u w:val="single"/>
    </w:rPr>
  </w:style>
  <w:style w:type="paragraph" w:customStyle="1" w:styleId="HeadlineH2-BQ">
    <w:name w:val="Headline H2 - BQ"/>
    <w:basedOn w:val="Normal"/>
    <w:qFormat/>
    <w:rsid w:val="00A647B2"/>
    <w:rPr>
      <w:b/>
      <w:bCs/>
      <w:color w:val="00ABAE"/>
      <w:sz w:val="32"/>
      <w:szCs w:val="28"/>
    </w:rPr>
  </w:style>
  <w:style w:type="paragraph" w:customStyle="1" w:styleId="Subheadline-BQ">
    <w:name w:val="Subheadline - BQ"/>
    <w:basedOn w:val="Normal"/>
    <w:qFormat/>
    <w:rsid w:val="00A647B2"/>
    <w:rPr>
      <w:color w:val="00ABAE"/>
    </w:rPr>
  </w:style>
  <w:style w:type="character" w:customStyle="1" w:styleId="TitleChar">
    <w:name w:val="Title Char"/>
    <w:aliases w:val="Title H1 centered Char"/>
    <w:basedOn w:val="DefaultParagraphFont"/>
    <w:link w:val="Title"/>
    <w:uiPriority w:val="10"/>
    <w:rsid w:val="007A4817"/>
    <w:rPr>
      <w:rFonts w:ascii="Arial" w:eastAsia="Arial" w:hAnsi="Arial" w:cs="Arial"/>
      <w:b/>
      <w:bCs/>
      <w:color w:val="002060"/>
      <w:sz w:val="4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_giul\Downloads\TEMPLATE_BQ-Product-Bulletin_22.02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>
          <a:noFill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0" tIns="0" rIns="0" bIns="0" anchor="t" anchorCtr="0" upright="1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79a834b-b4a6-4b75-9823-f51c2b1a6346">
      <UserInfo>
        <DisplayName/>
        <AccountId xsi:nil="true"/>
        <AccountType/>
      </UserInfo>
    </SharedWithUsers>
    <lcf76f155ced4ddcb4097134ff3c332f xmlns="343f61ea-7039-4581-925c-5375eae32e16">
      <Terms xmlns="http://schemas.microsoft.com/office/infopath/2007/PartnerControls"/>
    </lcf76f155ced4ddcb4097134ff3c332f>
    <TaxCatchAll xmlns="179a834b-b4a6-4b75-9823-f51c2b1a63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14424B3B3294FB395344C76F15DB4" ma:contentTypeVersion="15" ma:contentTypeDescription="Create a new document." ma:contentTypeScope="" ma:versionID="6ec399091384dad08ae46882b32af157">
  <xsd:schema xmlns:xsd="http://www.w3.org/2001/XMLSchema" xmlns:xs="http://www.w3.org/2001/XMLSchema" xmlns:p="http://schemas.microsoft.com/office/2006/metadata/properties" xmlns:ns2="179a834b-b4a6-4b75-9823-f51c2b1a6346" xmlns:ns3="343f61ea-7039-4581-925c-5375eae32e16" targetNamespace="http://schemas.microsoft.com/office/2006/metadata/properties" ma:root="true" ma:fieldsID="04fe74cf89759486723e1c5b12d21df1" ns2:_="" ns3:_="">
    <xsd:import namespace="179a834b-b4a6-4b75-9823-f51c2b1a6346"/>
    <xsd:import namespace="343f61ea-7039-4581-925c-5375eae32e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a834b-b4a6-4b75-9823-f51c2b1a6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fad29a9-a65e-4cde-af06-c22139a7cf7f}" ma:internalName="TaxCatchAll" ma:showField="CatchAllData" ma:web="179a834b-b4a6-4b75-9823-f51c2b1a6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f61ea-7039-4581-925c-5375eae32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49a64da-9178-421f-8448-2fb0d5b886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D205F-BE57-425E-9D6E-60F66CE20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A6065-9E1B-4A0F-A17C-D0876A81EFDE}">
  <ds:schemaRefs>
    <ds:schemaRef ds:uri="http://schemas.microsoft.com/office/2006/metadata/properties"/>
    <ds:schemaRef ds:uri="http://schemas.microsoft.com/office/infopath/2007/PartnerControls"/>
    <ds:schemaRef ds:uri="179a834b-b4a6-4b75-9823-f51c2b1a6346"/>
    <ds:schemaRef ds:uri="343f61ea-7039-4581-925c-5375eae32e16"/>
  </ds:schemaRefs>
</ds:datastoreItem>
</file>

<file path=customXml/itemProps3.xml><?xml version="1.0" encoding="utf-8"?>
<ds:datastoreItem xmlns:ds="http://schemas.openxmlformats.org/officeDocument/2006/customXml" ds:itemID="{91B03435-0408-4D6A-8AD5-EE338CC22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9a834b-b4a6-4b75-9823-f51c2b1a6346"/>
    <ds:schemaRef ds:uri="343f61ea-7039-4581-925c-5375eae32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756A3A-7DE5-4119-BC27-C238B093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TEMPLATE_BQ-Product-Bulletin_22.02(1)</Template>
  <TotalTime>191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Pellegrino</dc:creator>
  <cp:keywords/>
  <cp:lastModifiedBy>Federico Bozzato</cp:lastModifiedBy>
  <cp:revision>12</cp:revision>
  <cp:lastPrinted>2022-04-04T10:30:00Z</cp:lastPrinted>
  <dcterms:created xsi:type="dcterms:W3CDTF">2022-07-01T13:58:00Z</dcterms:created>
  <dcterms:modified xsi:type="dcterms:W3CDTF">2022-07-15T10:39:00Z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2020-10-13T00:00:00Z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2020-10-16T00:00:00Z</vt:filetime>
  </property>
  <property fmtid="{D5CDD505-2E9C-101B-9397-08002B2CF9AE}" pid="5" name="ContentTypeId">
    <vt:lpwstr>0x010100E0D14424B3B3294FB395344C76F15DB4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xd_Signature">
    <vt:bool>false</vt:bool>
  </property>
</Properties>
</file>